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3F5" w:rsidRPr="004C248A" w:rsidRDefault="00DE125F" w:rsidP="001F2A36">
      <w:pPr>
        <w:tabs>
          <w:tab w:val="left" w:pos="7938"/>
        </w:tabs>
        <w:spacing w:line="360" w:lineRule="auto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 xml:space="preserve"> </w:t>
      </w:r>
      <w:r w:rsidR="004B281A" w:rsidRPr="007E0BBF">
        <w:rPr>
          <w:rFonts w:ascii="Times New Roman" w:hAnsi="Times New Roman"/>
          <w:szCs w:val="28"/>
          <w:lang w:val="ru-RU"/>
        </w:rPr>
        <w:t>______________</w:t>
      </w:r>
      <w:r w:rsidR="004A75D7" w:rsidRPr="007E0BBF">
        <w:rPr>
          <w:rFonts w:ascii="Times New Roman" w:hAnsi="Times New Roman"/>
          <w:szCs w:val="28"/>
          <w:lang w:val="ru-RU"/>
        </w:rPr>
        <w:t xml:space="preserve">                                           </w:t>
      </w:r>
      <w:r w:rsidR="00F43E7B" w:rsidRPr="007E0BBF">
        <w:rPr>
          <w:rFonts w:ascii="Times New Roman" w:hAnsi="Times New Roman"/>
          <w:szCs w:val="28"/>
          <w:lang w:val="ru-RU"/>
        </w:rPr>
        <w:t xml:space="preserve">                   </w:t>
      </w:r>
      <w:r w:rsidR="004A75D7" w:rsidRPr="007E0BBF">
        <w:rPr>
          <w:rFonts w:ascii="Times New Roman" w:hAnsi="Times New Roman"/>
          <w:szCs w:val="28"/>
          <w:lang w:val="ru-RU"/>
        </w:rPr>
        <w:t xml:space="preserve">             </w:t>
      </w:r>
      <w:r w:rsidR="004C248A">
        <w:rPr>
          <w:rFonts w:ascii="Times New Roman" w:hAnsi="Times New Roman"/>
          <w:szCs w:val="28"/>
          <w:lang w:val="ru-RU"/>
        </w:rPr>
        <w:t xml:space="preserve">                 </w:t>
      </w:r>
      <w:r>
        <w:rPr>
          <w:rFonts w:ascii="Times New Roman" w:hAnsi="Times New Roman"/>
          <w:szCs w:val="28"/>
          <w:lang w:val="ru-RU"/>
        </w:rPr>
        <w:t xml:space="preserve">               </w:t>
      </w:r>
      <w:r w:rsidR="00B7175B">
        <w:rPr>
          <w:rFonts w:ascii="Times New Roman" w:hAnsi="Times New Roman"/>
          <w:szCs w:val="28"/>
          <w:lang w:val="ru-RU"/>
        </w:rPr>
        <w:t xml:space="preserve">   </w:t>
      </w:r>
      <w:r w:rsidR="004C248A">
        <w:rPr>
          <w:rFonts w:ascii="Times New Roman" w:hAnsi="Times New Roman"/>
          <w:szCs w:val="28"/>
          <w:lang w:val="ru-RU"/>
        </w:rPr>
        <w:t xml:space="preserve"> </w:t>
      </w:r>
      <w:r w:rsidR="003E71A4" w:rsidRPr="007E0BBF">
        <w:rPr>
          <w:rFonts w:ascii="Times New Roman" w:hAnsi="Times New Roman"/>
          <w:szCs w:val="28"/>
          <w:lang w:val="ru-RU"/>
        </w:rPr>
        <w:t>№</w:t>
      </w:r>
      <w:r w:rsidR="004F699B" w:rsidRPr="007E0BBF">
        <w:rPr>
          <w:rFonts w:ascii="Times New Roman" w:hAnsi="Times New Roman"/>
          <w:szCs w:val="28"/>
          <w:lang w:val="ru-RU"/>
        </w:rPr>
        <w:t xml:space="preserve"> _____</w:t>
      </w:r>
      <w:r w:rsidR="00B7175B">
        <w:rPr>
          <w:rFonts w:ascii="Times New Roman" w:hAnsi="Times New Roman"/>
          <w:szCs w:val="28"/>
          <w:lang w:val="ru-RU"/>
        </w:rPr>
        <w:t>__</w:t>
      </w:r>
    </w:p>
    <w:p w:rsidR="00277A49" w:rsidRPr="00E50661" w:rsidRDefault="00F553F5" w:rsidP="00E50661">
      <w:pPr>
        <w:spacing w:line="360" w:lineRule="auto"/>
        <w:jc w:val="center"/>
        <w:rPr>
          <w:rFonts w:ascii="Times New Roman" w:hAnsi="Times New Roman"/>
          <w:sz w:val="22"/>
          <w:lang w:val="ru-RU"/>
        </w:rPr>
      </w:pPr>
      <w:r w:rsidRPr="007E0BBF">
        <w:rPr>
          <w:rFonts w:ascii="Times New Roman" w:hAnsi="Times New Roman"/>
          <w:sz w:val="22"/>
          <w:lang w:val="ru-RU"/>
        </w:rPr>
        <w:t>Волгоград</w:t>
      </w:r>
    </w:p>
    <w:p w:rsidR="00684795" w:rsidRPr="009A11F3" w:rsidRDefault="00684795" w:rsidP="0042330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34265" w:rsidRDefault="00C34265" w:rsidP="00EE12D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 группах (уровнях) государственных учреждений здравоохранения </w:t>
      </w:r>
    </w:p>
    <w:p w:rsidR="00C34265" w:rsidRDefault="00C34265" w:rsidP="00EE12D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Волгоградской области,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оказывающих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медицинскую помощь по профилю "акушерство и гинекология" </w:t>
      </w:r>
    </w:p>
    <w:p w:rsidR="00731BA3" w:rsidRDefault="00731BA3" w:rsidP="00E50661">
      <w:pPr>
        <w:pStyle w:val="a8"/>
        <w:ind w:firstLine="0"/>
        <w:rPr>
          <w:rFonts w:ascii="Times New Roman" w:hAnsi="Times New Roman"/>
          <w:sz w:val="28"/>
          <w:szCs w:val="28"/>
          <w:lang w:val="ru-RU"/>
        </w:rPr>
      </w:pPr>
    </w:p>
    <w:p w:rsidR="001B740C" w:rsidRDefault="00382BF8" w:rsidP="00B7175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 целью повышения доступности и качества</w:t>
      </w:r>
      <w:r w:rsidR="00C825FC">
        <w:rPr>
          <w:rFonts w:ascii="Times New Roman" w:hAnsi="Times New Roman"/>
          <w:sz w:val="28"/>
          <w:szCs w:val="28"/>
          <w:lang w:val="ru-RU"/>
        </w:rPr>
        <w:t xml:space="preserve"> оказания </w:t>
      </w:r>
      <w:r w:rsidR="00B7175B">
        <w:rPr>
          <w:rFonts w:ascii="Times New Roman" w:hAnsi="Times New Roman"/>
          <w:sz w:val="28"/>
          <w:szCs w:val="28"/>
          <w:lang w:val="ru-RU"/>
        </w:rPr>
        <w:t xml:space="preserve"> медицинской помощи </w:t>
      </w:r>
      <w:r w:rsidR="00C825FC">
        <w:rPr>
          <w:rFonts w:ascii="Times New Roman" w:hAnsi="Times New Roman"/>
          <w:sz w:val="28"/>
          <w:szCs w:val="28"/>
          <w:lang w:val="ru-RU"/>
        </w:rPr>
        <w:t xml:space="preserve">по профилю "акушерство и гинекология" </w:t>
      </w:r>
      <w:r>
        <w:rPr>
          <w:rFonts w:ascii="Times New Roman" w:hAnsi="Times New Roman"/>
          <w:sz w:val="28"/>
          <w:szCs w:val="28"/>
          <w:lang w:val="ru-RU"/>
        </w:rPr>
        <w:t>в</w:t>
      </w:r>
      <w:r w:rsidR="00B7175B">
        <w:rPr>
          <w:rFonts w:ascii="Times New Roman" w:hAnsi="Times New Roman"/>
          <w:sz w:val="28"/>
          <w:szCs w:val="28"/>
          <w:lang w:val="ru-RU"/>
        </w:rPr>
        <w:t xml:space="preserve"> государственных учреждениях</w:t>
      </w:r>
      <w:r w:rsidR="00C34265">
        <w:rPr>
          <w:rFonts w:ascii="Times New Roman" w:hAnsi="Times New Roman"/>
          <w:sz w:val="28"/>
          <w:szCs w:val="28"/>
          <w:lang w:val="ru-RU"/>
        </w:rPr>
        <w:t xml:space="preserve"> здравоохранения  Волгоградской области</w:t>
      </w:r>
      <w:r w:rsidR="00E50661">
        <w:rPr>
          <w:rFonts w:ascii="Times New Roman" w:hAnsi="Times New Roman"/>
          <w:sz w:val="28"/>
          <w:szCs w:val="28"/>
          <w:lang w:val="ru-RU"/>
        </w:rPr>
        <w:t>,</w:t>
      </w:r>
      <w:r w:rsidR="00B7175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34265">
        <w:rPr>
          <w:rFonts w:ascii="Times New Roman" w:hAnsi="Times New Roman"/>
          <w:sz w:val="28"/>
          <w:szCs w:val="28"/>
          <w:lang w:val="ru-RU"/>
        </w:rPr>
        <w:t xml:space="preserve">в соответствии </w:t>
      </w:r>
      <w:r w:rsidR="00B7175B"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E50661">
        <w:rPr>
          <w:rFonts w:ascii="Times New Roman" w:hAnsi="Times New Roman"/>
          <w:sz w:val="28"/>
          <w:szCs w:val="28"/>
          <w:lang w:val="ru-RU"/>
        </w:rPr>
        <w:t xml:space="preserve">с приказом Минздрава России от 20 октября 2020 г. № 1130н </w:t>
      </w:r>
      <w:r w:rsidR="00E55A8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50661">
        <w:rPr>
          <w:rFonts w:ascii="Times New Roman" w:hAnsi="Times New Roman"/>
          <w:sz w:val="28"/>
          <w:szCs w:val="28"/>
          <w:lang w:val="ru-RU"/>
        </w:rPr>
        <w:t>"Об утверждении Порядка оказания медицинской помощи по про</w:t>
      </w:r>
      <w:r w:rsidR="00C34265">
        <w:rPr>
          <w:rFonts w:ascii="Times New Roman" w:hAnsi="Times New Roman"/>
          <w:sz w:val="28"/>
          <w:szCs w:val="28"/>
          <w:lang w:val="ru-RU"/>
        </w:rPr>
        <w:t xml:space="preserve">филю "акушерство </w:t>
      </w:r>
      <w:r w:rsidR="00B7175B"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  <w:r w:rsidR="00C34265">
        <w:rPr>
          <w:rFonts w:ascii="Times New Roman" w:hAnsi="Times New Roman"/>
          <w:sz w:val="28"/>
          <w:szCs w:val="28"/>
          <w:lang w:val="ru-RU"/>
        </w:rPr>
        <w:t xml:space="preserve">и гинекология" </w:t>
      </w:r>
      <w:r w:rsidR="00D16475">
        <w:rPr>
          <w:rFonts w:ascii="Times New Roman" w:hAnsi="Times New Roman"/>
          <w:sz w:val="28"/>
          <w:szCs w:val="28"/>
          <w:lang w:val="ru-RU"/>
        </w:rPr>
        <w:t>и подпунктом</w:t>
      </w:r>
      <w:r w:rsidR="00E50661">
        <w:rPr>
          <w:rFonts w:ascii="Times New Roman" w:hAnsi="Times New Roman"/>
          <w:sz w:val="28"/>
          <w:szCs w:val="28"/>
          <w:lang w:val="ru-RU"/>
        </w:rPr>
        <w:t xml:space="preserve"> 2.1.7 Положения о комитете</w:t>
      </w:r>
      <w:r w:rsidR="00C34265">
        <w:rPr>
          <w:rFonts w:ascii="Times New Roman" w:hAnsi="Times New Roman"/>
          <w:sz w:val="28"/>
          <w:szCs w:val="28"/>
          <w:lang w:val="ru-RU"/>
        </w:rPr>
        <w:t xml:space="preserve"> здравоохранения Волгоградской </w:t>
      </w:r>
      <w:r w:rsidR="00E50661">
        <w:rPr>
          <w:rFonts w:ascii="Times New Roman" w:hAnsi="Times New Roman"/>
          <w:sz w:val="28"/>
          <w:szCs w:val="28"/>
          <w:lang w:val="ru-RU"/>
        </w:rPr>
        <w:t>области</w:t>
      </w:r>
      <w:r w:rsidR="00395275">
        <w:rPr>
          <w:rFonts w:ascii="Times New Roman" w:hAnsi="Times New Roman"/>
          <w:sz w:val="28"/>
          <w:szCs w:val="28"/>
          <w:lang w:val="ru-RU"/>
        </w:rPr>
        <w:t>,</w:t>
      </w:r>
      <w:r w:rsidR="00E50661">
        <w:rPr>
          <w:rFonts w:ascii="Times New Roman" w:hAnsi="Times New Roman"/>
          <w:sz w:val="28"/>
          <w:szCs w:val="28"/>
          <w:lang w:val="ru-RU"/>
        </w:rPr>
        <w:t xml:space="preserve"> утвержденного постановлением Губернатора Волгоградс</w:t>
      </w:r>
      <w:r w:rsidR="00C34265">
        <w:rPr>
          <w:rFonts w:ascii="Times New Roman" w:hAnsi="Times New Roman"/>
          <w:sz w:val="28"/>
          <w:szCs w:val="28"/>
          <w:lang w:val="ru-RU"/>
        </w:rPr>
        <w:t xml:space="preserve">кой области </w:t>
      </w:r>
      <w:r w:rsidR="00E50661">
        <w:rPr>
          <w:rFonts w:ascii="Times New Roman" w:hAnsi="Times New Roman"/>
          <w:sz w:val="28"/>
          <w:szCs w:val="28"/>
          <w:lang w:val="ru-RU"/>
        </w:rPr>
        <w:t>от 24 ноября 2014 г. № 152</w:t>
      </w:r>
      <w:r w:rsidR="00395275">
        <w:rPr>
          <w:rFonts w:ascii="Times New Roman" w:hAnsi="Times New Roman"/>
          <w:sz w:val="28"/>
          <w:szCs w:val="28"/>
          <w:lang w:val="ru-RU"/>
        </w:rPr>
        <w:t>,</w:t>
      </w:r>
    </w:p>
    <w:p w:rsidR="00731BA3" w:rsidRDefault="00731BA3" w:rsidP="009A11F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р и к а з ы в а ю:</w:t>
      </w:r>
    </w:p>
    <w:p w:rsidR="00441A23" w:rsidRPr="006A765E" w:rsidRDefault="00441A23" w:rsidP="00B7175B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56784">
        <w:rPr>
          <w:rFonts w:ascii="Times New Roman" w:hAnsi="Times New Roman" w:cs="Times New Roman"/>
          <w:sz w:val="28"/>
          <w:szCs w:val="28"/>
        </w:rPr>
        <w:t>Определить</w:t>
      </w:r>
      <w:r w:rsidRPr="006A765E">
        <w:rPr>
          <w:rFonts w:ascii="Times New Roman" w:hAnsi="Times New Roman" w:cs="Times New Roman"/>
          <w:sz w:val="28"/>
          <w:szCs w:val="28"/>
        </w:rPr>
        <w:t>:</w:t>
      </w:r>
    </w:p>
    <w:p w:rsidR="00441A23" w:rsidRPr="006A765E" w:rsidRDefault="00441A23" w:rsidP="00B7175B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65E">
        <w:rPr>
          <w:rFonts w:ascii="Times New Roman" w:hAnsi="Times New Roman" w:cs="Times New Roman"/>
          <w:sz w:val="28"/>
          <w:szCs w:val="28"/>
        </w:rPr>
        <w:t xml:space="preserve">1.1. </w:t>
      </w:r>
      <w:r w:rsidR="00462A80">
        <w:rPr>
          <w:rFonts w:ascii="Times New Roman" w:hAnsi="Times New Roman" w:cs="Times New Roman"/>
          <w:sz w:val="28"/>
          <w:szCs w:val="28"/>
        </w:rPr>
        <w:t>Медицинские организации первой группы (уровня)</w:t>
      </w:r>
      <w:r w:rsidR="00DF3729">
        <w:rPr>
          <w:rFonts w:ascii="Times New Roman" w:hAnsi="Times New Roman" w:cs="Times New Roman"/>
          <w:sz w:val="28"/>
          <w:szCs w:val="28"/>
        </w:rPr>
        <w:t>,</w:t>
      </w:r>
      <w:r w:rsidR="00462A80">
        <w:rPr>
          <w:rFonts w:ascii="Times New Roman" w:hAnsi="Times New Roman" w:cs="Times New Roman"/>
          <w:sz w:val="28"/>
          <w:szCs w:val="28"/>
        </w:rPr>
        <w:t xml:space="preserve"> имеющих лицензию на осуществление медицинской деятельности по профилю "акушерство и гинекология"</w:t>
      </w:r>
      <w:r w:rsidR="00DF3729">
        <w:rPr>
          <w:rFonts w:ascii="Times New Roman" w:hAnsi="Times New Roman" w:cs="Times New Roman"/>
          <w:sz w:val="28"/>
          <w:szCs w:val="28"/>
        </w:rPr>
        <w:t>,</w:t>
      </w:r>
      <w:r w:rsidR="00462A80">
        <w:rPr>
          <w:rFonts w:ascii="Times New Roman" w:hAnsi="Times New Roman" w:cs="Times New Roman"/>
          <w:sz w:val="28"/>
          <w:szCs w:val="28"/>
        </w:rPr>
        <w:t xml:space="preserve"> в которых развернуты </w:t>
      </w:r>
      <w:proofErr w:type="spellStart"/>
      <w:r w:rsidR="00462A8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ргентные</w:t>
      </w:r>
      <w:proofErr w:type="spellEnd"/>
      <w:r w:rsidR="00462A80">
        <w:rPr>
          <w:rFonts w:ascii="Times New Roman" w:hAnsi="Times New Roman" w:cs="Times New Roman"/>
          <w:sz w:val="28"/>
          <w:szCs w:val="28"/>
        </w:rPr>
        <w:t xml:space="preserve"> родильные залы,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65E">
        <w:rPr>
          <w:rFonts w:ascii="Times New Roman" w:hAnsi="Times New Roman" w:cs="Times New Roman"/>
          <w:sz w:val="28"/>
          <w:szCs w:val="28"/>
        </w:rPr>
        <w:t>согласно пр</w:t>
      </w:r>
      <w:r>
        <w:rPr>
          <w:rFonts w:ascii="Times New Roman" w:hAnsi="Times New Roman" w:cs="Times New Roman"/>
          <w:sz w:val="28"/>
          <w:szCs w:val="28"/>
        </w:rPr>
        <w:t>иложению 1 к настоящему приказу.</w:t>
      </w:r>
    </w:p>
    <w:p w:rsidR="00441A23" w:rsidRDefault="00441A23" w:rsidP="00B7175B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65E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Медицинские организации, оказывающие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медицинскую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помощь беремен</w:t>
      </w:r>
      <w:r w:rsidR="00B7175B">
        <w:rPr>
          <w:rFonts w:ascii="Times New Roman" w:hAnsi="Times New Roman" w:cs="Times New Roman"/>
          <w:sz w:val="28"/>
          <w:szCs w:val="28"/>
        </w:rPr>
        <w:t xml:space="preserve">ным, роженицам и родильницам по </w:t>
      </w:r>
      <w:r>
        <w:rPr>
          <w:rFonts w:ascii="Times New Roman" w:hAnsi="Times New Roman" w:cs="Times New Roman"/>
          <w:sz w:val="28"/>
          <w:szCs w:val="28"/>
        </w:rPr>
        <w:t xml:space="preserve">профилю "акушерство </w:t>
      </w:r>
      <w:r w:rsidR="00B7175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 гинекология" первой группы (уровня), </w:t>
      </w:r>
      <w:r w:rsidRPr="006A765E">
        <w:rPr>
          <w:rFonts w:ascii="Times New Roman" w:hAnsi="Times New Roman" w:cs="Times New Roman"/>
          <w:sz w:val="28"/>
          <w:szCs w:val="28"/>
        </w:rPr>
        <w:t>согласно пр</w:t>
      </w:r>
      <w:r>
        <w:rPr>
          <w:rFonts w:ascii="Times New Roman" w:hAnsi="Times New Roman" w:cs="Times New Roman"/>
          <w:sz w:val="28"/>
          <w:szCs w:val="28"/>
        </w:rPr>
        <w:t>иложению 2 к настоящему приказу.</w:t>
      </w:r>
    </w:p>
    <w:p w:rsidR="00441A23" w:rsidRDefault="00441A23" w:rsidP="00B7175B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Медицинские организации, оказывающие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медицинскую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помощь беременным, рож</w:t>
      </w:r>
      <w:r w:rsidR="00B7175B">
        <w:rPr>
          <w:rFonts w:ascii="Times New Roman" w:hAnsi="Times New Roman" w:cs="Times New Roman"/>
          <w:sz w:val="28"/>
          <w:szCs w:val="28"/>
        </w:rPr>
        <w:t xml:space="preserve">еницам и родильницам по профилю </w:t>
      </w:r>
      <w:r>
        <w:rPr>
          <w:rFonts w:ascii="Times New Roman" w:hAnsi="Times New Roman" w:cs="Times New Roman"/>
          <w:sz w:val="28"/>
          <w:szCs w:val="28"/>
        </w:rPr>
        <w:t xml:space="preserve">"акушерство </w:t>
      </w:r>
      <w:r w:rsidR="00B7175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и гинекология"</w:t>
      </w:r>
      <w:r w:rsidR="00B717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второй группы (уровня), </w:t>
      </w:r>
      <w:r w:rsidRPr="006A765E">
        <w:rPr>
          <w:rFonts w:ascii="Times New Roman" w:hAnsi="Times New Roman" w:cs="Times New Roman"/>
          <w:sz w:val="28"/>
          <w:szCs w:val="28"/>
        </w:rPr>
        <w:t>согласно пр</w:t>
      </w:r>
      <w:r>
        <w:rPr>
          <w:rFonts w:ascii="Times New Roman" w:hAnsi="Times New Roman" w:cs="Times New Roman"/>
          <w:sz w:val="28"/>
          <w:szCs w:val="28"/>
        </w:rPr>
        <w:t>иложению 3 к настоящему приказу.</w:t>
      </w:r>
    </w:p>
    <w:p w:rsidR="00441A23" w:rsidRDefault="00441A23" w:rsidP="00B7175B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Медицинские организации, оказывающие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медицинскую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помощь беременным, роженицам и родильницам по профилю "акушерство </w:t>
      </w:r>
      <w:r w:rsidR="00B7175B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и гинекология" третьей группы (уровня), </w:t>
      </w:r>
      <w:r w:rsidRPr="006A765E">
        <w:rPr>
          <w:rFonts w:ascii="Times New Roman" w:hAnsi="Times New Roman" w:cs="Times New Roman"/>
          <w:sz w:val="28"/>
          <w:szCs w:val="28"/>
        </w:rPr>
        <w:t>согласно пр</w:t>
      </w:r>
      <w:r>
        <w:rPr>
          <w:rFonts w:ascii="Times New Roman" w:hAnsi="Times New Roman" w:cs="Times New Roman"/>
          <w:sz w:val="28"/>
          <w:szCs w:val="28"/>
        </w:rPr>
        <w:t>иложению 4 к настоящему приказу.</w:t>
      </w:r>
    </w:p>
    <w:p w:rsidR="00441A23" w:rsidRDefault="00E55A87" w:rsidP="00B7175B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441A23">
        <w:rPr>
          <w:rFonts w:ascii="Times New Roman" w:hAnsi="Times New Roman" w:cs="Times New Roman"/>
          <w:sz w:val="28"/>
          <w:szCs w:val="28"/>
        </w:rPr>
        <w:t xml:space="preserve">Медицинские организации, оказывающие медицинскую помощь </w:t>
      </w:r>
      <w:r>
        <w:rPr>
          <w:rFonts w:ascii="Times New Roman" w:hAnsi="Times New Roman" w:cs="Times New Roman"/>
          <w:sz w:val="28"/>
          <w:szCs w:val="28"/>
        </w:rPr>
        <w:t xml:space="preserve">больным </w:t>
      </w:r>
      <w:r w:rsidR="00502449">
        <w:rPr>
          <w:rFonts w:ascii="Times New Roman" w:hAnsi="Times New Roman" w:cs="Times New Roman"/>
          <w:sz w:val="28"/>
          <w:szCs w:val="28"/>
        </w:rPr>
        <w:t>с гинекологическими заболеваниями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A23">
        <w:rPr>
          <w:rFonts w:ascii="Times New Roman" w:hAnsi="Times New Roman" w:cs="Times New Roman"/>
          <w:sz w:val="28"/>
          <w:szCs w:val="28"/>
        </w:rPr>
        <w:t xml:space="preserve">первой группы (уровня), </w:t>
      </w:r>
      <w:r w:rsidR="00441A23" w:rsidRPr="006A765E">
        <w:rPr>
          <w:rFonts w:ascii="Times New Roman" w:hAnsi="Times New Roman" w:cs="Times New Roman"/>
          <w:sz w:val="28"/>
          <w:szCs w:val="28"/>
        </w:rPr>
        <w:t>согласно пр</w:t>
      </w:r>
      <w:r>
        <w:rPr>
          <w:rFonts w:ascii="Times New Roman" w:hAnsi="Times New Roman" w:cs="Times New Roman"/>
          <w:sz w:val="28"/>
          <w:szCs w:val="28"/>
        </w:rPr>
        <w:t>иложению 5</w:t>
      </w:r>
      <w:r w:rsidR="00B7175B">
        <w:rPr>
          <w:rFonts w:ascii="Times New Roman" w:hAnsi="Times New Roman" w:cs="Times New Roman"/>
          <w:sz w:val="28"/>
          <w:szCs w:val="28"/>
        </w:rPr>
        <w:t xml:space="preserve"> </w:t>
      </w:r>
      <w:r w:rsidR="00441A23">
        <w:rPr>
          <w:rFonts w:ascii="Times New Roman" w:hAnsi="Times New Roman" w:cs="Times New Roman"/>
          <w:sz w:val="28"/>
          <w:szCs w:val="28"/>
        </w:rPr>
        <w:t>к настоящему приказу.</w:t>
      </w:r>
    </w:p>
    <w:p w:rsidR="00E55A87" w:rsidRDefault="00E55A87" w:rsidP="00B7175B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Медицинские организации, оказывающие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медицинскую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помощь больным</w:t>
      </w:r>
      <w:r w:rsidR="00055167">
        <w:rPr>
          <w:rFonts w:ascii="Times New Roman" w:hAnsi="Times New Roman" w:cs="Times New Roman"/>
          <w:sz w:val="28"/>
          <w:szCs w:val="28"/>
        </w:rPr>
        <w:t xml:space="preserve"> </w:t>
      </w:r>
      <w:r w:rsidR="00502449">
        <w:rPr>
          <w:rFonts w:ascii="Times New Roman" w:hAnsi="Times New Roman" w:cs="Times New Roman"/>
          <w:sz w:val="28"/>
          <w:szCs w:val="28"/>
        </w:rPr>
        <w:t>с гинекологическими заболеваниями</w:t>
      </w:r>
      <w:r>
        <w:rPr>
          <w:rFonts w:ascii="Times New Roman" w:hAnsi="Times New Roman" w:cs="Times New Roman"/>
          <w:sz w:val="28"/>
          <w:szCs w:val="28"/>
        </w:rPr>
        <w:t xml:space="preserve"> второй группы (уровня), </w:t>
      </w:r>
      <w:r w:rsidRPr="006A765E">
        <w:rPr>
          <w:rFonts w:ascii="Times New Roman" w:hAnsi="Times New Roman" w:cs="Times New Roman"/>
          <w:sz w:val="28"/>
          <w:szCs w:val="28"/>
        </w:rPr>
        <w:t>согласно пр</w:t>
      </w:r>
      <w:r w:rsidR="00B7175B">
        <w:rPr>
          <w:rFonts w:ascii="Times New Roman" w:hAnsi="Times New Roman" w:cs="Times New Roman"/>
          <w:sz w:val="28"/>
          <w:szCs w:val="28"/>
        </w:rPr>
        <w:t xml:space="preserve">иложению 6 </w:t>
      </w:r>
      <w:r>
        <w:rPr>
          <w:rFonts w:ascii="Times New Roman" w:hAnsi="Times New Roman" w:cs="Times New Roman"/>
          <w:sz w:val="28"/>
          <w:szCs w:val="28"/>
        </w:rPr>
        <w:t>к настоящему приказу.</w:t>
      </w:r>
    </w:p>
    <w:p w:rsidR="00E55A87" w:rsidRDefault="00E55A87" w:rsidP="00B7175B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Медицинские организации, оказывающие</w:t>
      </w:r>
      <w:r w:rsidR="00462A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2A80">
        <w:rPr>
          <w:rFonts w:ascii="Times New Roman" w:hAnsi="Times New Roman" w:cs="Times New Roman"/>
          <w:sz w:val="28"/>
          <w:szCs w:val="28"/>
        </w:rPr>
        <w:t>медицинскую</w:t>
      </w:r>
      <w:proofErr w:type="gramEnd"/>
      <w:r w:rsidR="00462A80">
        <w:rPr>
          <w:rFonts w:ascii="Times New Roman" w:hAnsi="Times New Roman" w:cs="Times New Roman"/>
          <w:sz w:val="28"/>
          <w:szCs w:val="28"/>
        </w:rPr>
        <w:t xml:space="preserve"> помощь больным </w:t>
      </w:r>
      <w:r w:rsidR="00502449">
        <w:rPr>
          <w:rFonts w:ascii="Times New Roman" w:hAnsi="Times New Roman" w:cs="Times New Roman"/>
          <w:sz w:val="28"/>
          <w:szCs w:val="28"/>
        </w:rPr>
        <w:t xml:space="preserve"> с гинекологическими заболеваниями </w:t>
      </w:r>
      <w:r>
        <w:rPr>
          <w:rFonts w:ascii="Times New Roman" w:hAnsi="Times New Roman" w:cs="Times New Roman"/>
          <w:sz w:val="28"/>
          <w:szCs w:val="28"/>
        </w:rPr>
        <w:t xml:space="preserve">третьей группы (уровня), </w:t>
      </w:r>
      <w:r w:rsidRPr="006A765E">
        <w:rPr>
          <w:rFonts w:ascii="Times New Roman" w:hAnsi="Times New Roman" w:cs="Times New Roman"/>
          <w:sz w:val="28"/>
          <w:szCs w:val="28"/>
        </w:rPr>
        <w:t>согласно пр</w:t>
      </w:r>
      <w:r w:rsidR="00B7175B">
        <w:rPr>
          <w:rFonts w:ascii="Times New Roman" w:hAnsi="Times New Roman" w:cs="Times New Roman"/>
          <w:sz w:val="28"/>
          <w:szCs w:val="28"/>
        </w:rPr>
        <w:t xml:space="preserve">иложению 7 </w:t>
      </w:r>
      <w:r>
        <w:rPr>
          <w:rFonts w:ascii="Times New Roman" w:hAnsi="Times New Roman" w:cs="Times New Roman"/>
          <w:sz w:val="28"/>
          <w:szCs w:val="28"/>
        </w:rPr>
        <w:t>к настоящему приказу.</w:t>
      </w:r>
    </w:p>
    <w:p w:rsidR="00E55A87" w:rsidRDefault="00E55A87" w:rsidP="00B7175B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</w:t>
      </w:r>
      <w:r w:rsidRPr="00E55A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Женские консультации первой группы (уровня), </w:t>
      </w:r>
      <w:r w:rsidRPr="006A765E">
        <w:rPr>
          <w:rFonts w:ascii="Times New Roman" w:hAnsi="Times New Roman" w:cs="Times New Roman"/>
          <w:sz w:val="28"/>
          <w:szCs w:val="28"/>
        </w:rPr>
        <w:t>согласно пр</w:t>
      </w:r>
      <w:r w:rsidR="00B7175B">
        <w:rPr>
          <w:rFonts w:ascii="Times New Roman" w:hAnsi="Times New Roman" w:cs="Times New Roman"/>
          <w:sz w:val="28"/>
          <w:szCs w:val="28"/>
        </w:rPr>
        <w:t xml:space="preserve">иложению 8 </w:t>
      </w:r>
      <w:r>
        <w:rPr>
          <w:rFonts w:ascii="Times New Roman" w:hAnsi="Times New Roman" w:cs="Times New Roman"/>
          <w:sz w:val="28"/>
          <w:szCs w:val="28"/>
        </w:rPr>
        <w:t>к настоящему приказу.</w:t>
      </w:r>
    </w:p>
    <w:p w:rsidR="00E55A87" w:rsidRDefault="00E55A87" w:rsidP="00B7175B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Женские консультации второй  группы (уровня), </w:t>
      </w:r>
      <w:r w:rsidRPr="006A765E">
        <w:rPr>
          <w:rFonts w:ascii="Times New Roman" w:hAnsi="Times New Roman" w:cs="Times New Roman"/>
          <w:sz w:val="28"/>
          <w:szCs w:val="28"/>
        </w:rPr>
        <w:t>согласно пр</w:t>
      </w:r>
      <w:r w:rsidR="00B7175B">
        <w:rPr>
          <w:rFonts w:ascii="Times New Roman" w:hAnsi="Times New Roman" w:cs="Times New Roman"/>
          <w:sz w:val="28"/>
          <w:szCs w:val="28"/>
        </w:rPr>
        <w:t xml:space="preserve">иложению 9 </w:t>
      </w:r>
      <w:r>
        <w:rPr>
          <w:rFonts w:ascii="Times New Roman" w:hAnsi="Times New Roman" w:cs="Times New Roman"/>
          <w:sz w:val="28"/>
          <w:szCs w:val="28"/>
        </w:rPr>
        <w:t>к настоящему приказу.</w:t>
      </w:r>
    </w:p>
    <w:p w:rsidR="00547214" w:rsidRDefault="00E55A87" w:rsidP="00B7175B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1.10. Женские консультации </w:t>
      </w:r>
      <w:r w:rsidR="00462A80">
        <w:rPr>
          <w:rFonts w:ascii="Times New Roman" w:hAnsi="Times New Roman" w:cs="Times New Roman"/>
          <w:sz w:val="28"/>
          <w:szCs w:val="28"/>
        </w:rPr>
        <w:t>третьей</w:t>
      </w:r>
      <w:r>
        <w:rPr>
          <w:rFonts w:ascii="Times New Roman" w:hAnsi="Times New Roman" w:cs="Times New Roman"/>
          <w:sz w:val="28"/>
          <w:szCs w:val="28"/>
        </w:rPr>
        <w:t xml:space="preserve"> группы (уровня), </w:t>
      </w:r>
      <w:r w:rsidRPr="006A765E">
        <w:rPr>
          <w:rFonts w:ascii="Times New Roman" w:hAnsi="Times New Roman" w:cs="Times New Roman"/>
          <w:sz w:val="28"/>
          <w:szCs w:val="28"/>
        </w:rPr>
        <w:t>согласно пр</w:t>
      </w:r>
      <w:r w:rsidR="00055167">
        <w:rPr>
          <w:rFonts w:ascii="Times New Roman" w:hAnsi="Times New Roman" w:cs="Times New Roman"/>
          <w:sz w:val="28"/>
          <w:szCs w:val="28"/>
        </w:rPr>
        <w:t xml:space="preserve">иложению 10 </w:t>
      </w:r>
      <w:r w:rsidR="00D55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приказу.</w:t>
      </w:r>
    </w:p>
    <w:p w:rsidR="00547214" w:rsidRDefault="0036512E" w:rsidP="00B7175B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B31620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547214">
        <w:rPr>
          <w:rFonts w:ascii="Times New Roman" w:hAnsi="Times New Roman"/>
          <w:sz w:val="28"/>
          <w:szCs w:val="28"/>
          <w:lang w:val="ru-RU"/>
        </w:rPr>
        <w:t xml:space="preserve"> Начальнику отдела организации медицинской помощи матери </w:t>
      </w:r>
      <w:r w:rsidR="00B7175B"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="00547214">
        <w:rPr>
          <w:rFonts w:ascii="Times New Roman" w:hAnsi="Times New Roman"/>
          <w:sz w:val="28"/>
          <w:szCs w:val="28"/>
          <w:lang w:val="ru-RU"/>
        </w:rPr>
        <w:t xml:space="preserve">и ребенку комитета здравоохранения Волгоградской области А.В. </w:t>
      </w:r>
      <w:proofErr w:type="spellStart"/>
      <w:r w:rsidR="00547214">
        <w:rPr>
          <w:rFonts w:ascii="Times New Roman" w:hAnsi="Times New Roman"/>
          <w:sz w:val="28"/>
          <w:szCs w:val="28"/>
          <w:lang w:val="ru-RU"/>
        </w:rPr>
        <w:t>Чебатковой</w:t>
      </w:r>
      <w:proofErr w:type="spellEnd"/>
      <w:r w:rsidR="0054721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55167">
        <w:rPr>
          <w:rFonts w:ascii="Times New Roman" w:hAnsi="Times New Roman"/>
          <w:sz w:val="28"/>
          <w:szCs w:val="28"/>
          <w:lang w:val="ru-RU"/>
        </w:rPr>
        <w:t xml:space="preserve">обеспечить </w:t>
      </w:r>
      <w:proofErr w:type="gramStart"/>
      <w:r w:rsidR="00547214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="00547214">
        <w:rPr>
          <w:rFonts w:ascii="Times New Roman" w:hAnsi="Times New Roman"/>
          <w:sz w:val="28"/>
          <w:szCs w:val="28"/>
          <w:lang w:val="ru-RU"/>
        </w:rPr>
        <w:t xml:space="preserve"> организацией медицинско</w:t>
      </w:r>
      <w:r w:rsidR="00B7175B">
        <w:rPr>
          <w:rFonts w:ascii="Times New Roman" w:hAnsi="Times New Roman"/>
          <w:sz w:val="28"/>
          <w:szCs w:val="28"/>
          <w:lang w:val="ru-RU"/>
        </w:rPr>
        <w:t xml:space="preserve">й помощи по профилю "акушерство </w:t>
      </w:r>
      <w:r w:rsidR="00547214">
        <w:rPr>
          <w:rFonts w:ascii="Times New Roman" w:hAnsi="Times New Roman"/>
          <w:sz w:val="28"/>
          <w:szCs w:val="28"/>
          <w:lang w:val="ru-RU"/>
        </w:rPr>
        <w:t>и гинекология"</w:t>
      </w:r>
      <w:r w:rsidR="009E044A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27076D">
        <w:rPr>
          <w:rFonts w:ascii="Times New Roman" w:hAnsi="Times New Roman"/>
          <w:sz w:val="28"/>
          <w:szCs w:val="28"/>
          <w:lang w:val="ru-RU"/>
        </w:rPr>
        <w:t>государственных учреждениях</w:t>
      </w:r>
      <w:r w:rsidR="009E044A">
        <w:rPr>
          <w:rFonts w:ascii="Times New Roman" w:hAnsi="Times New Roman"/>
          <w:sz w:val="28"/>
          <w:szCs w:val="28"/>
          <w:lang w:val="ru-RU"/>
        </w:rPr>
        <w:t xml:space="preserve"> здравоохранения Волгоградской области в соответствии с</w:t>
      </w:r>
      <w:r w:rsidR="0027076D">
        <w:rPr>
          <w:rFonts w:ascii="Times New Roman" w:hAnsi="Times New Roman"/>
          <w:sz w:val="28"/>
          <w:szCs w:val="28"/>
          <w:lang w:val="ru-RU"/>
        </w:rPr>
        <w:t xml:space="preserve"> определенной </w:t>
      </w:r>
      <w:r w:rsidR="009E044A">
        <w:rPr>
          <w:rFonts w:ascii="Times New Roman" w:hAnsi="Times New Roman"/>
          <w:sz w:val="28"/>
          <w:szCs w:val="28"/>
          <w:lang w:val="ru-RU"/>
        </w:rPr>
        <w:t xml:space="preserve"> группой (уровнем).</w:t>
      </w:r>
    </w:p>
    <w:p w:rsidR="00B31620" w:rsidRDefault="00547214" w:rsidP="00B7175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r w:rsidR="00B31620">
        <w:rPr>
          <w:rFonts w:ascii="Times New Roman" w:hAnsi="Times New Roman"/>
          <w:sz w:val="28"/>
          <w:szCs w:val="28"/>
          <w:lang w:val="ru-RU"/>
        </w:rPr>
        <w:t xml:space="preserve">Контроль исполнения настоящего приказа возложить на </w:t>
      </w:r>
      <w:r w:rsidR="003D36F1">
        <w:rPr>
          <w:rFonts w:ascii="Times New Roman" w:hAnsi="Times New Roman"/>
          <w:sz w:val="28"/>
          <w:szCs w:val="28"/>
          <w:lang w:val="ru-RU"/>
        </w:rPr>
        <w:t xml:space="preserve">первого </w:t>
      </w:r>
      <w:r w:rsidR="00B31620">
        <w:rPr>
          <w:rFonts w:ascii="Times New Roman" w:hAnsi="Times New Roman"/>
          <w:sz w:val="28"/>
          <w:szCs w:val="28"/>
          <w:lang w:val="ru-RU"/>
        </w:rPr>
        <w:t xml:space="preserve">заместителя председателя комитета здравоохранения Волгоградской области </w:t>
      </w:r>
      <w:r w:rsidR="00055693">
        <w:rPr>
          <w:rFonts w:ascii="Times New Roman" w:hAnsi="Times New Roman"/>
          <w:sz w:val="28"/>
          <w:szCs w:val="28"/>
          <w:lang w:val="ru-RU"/>
        </w:rPr>
        <w:br/>
      </w:r>
      <w:r w:rsidR="00B31620">
        <w:rPr>
          <w:rFonts w:ascii="Times New Roman" w:hAnsi="Times New Roman"/>
          <w:sz w:val="28"/>
          <w:szCs w:val="28"/>
          <w:lang w:val="ru-RU"/>
        </w:rPr>
        <w:t>И.А.</w:t>
      </w:r>
      <w:r w:rsidR="0005569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31620">
        <w:rPr>
          <w:rFonts w:ascii="Times New Roman" w:hAnsi="Times New Roman"/>
          <w:sz w:val="28"/>
          <w:szCs w:val="28"/>
          <w:lang w:val="ru-RU"/>
        </w:rPr>
        <w:t>Карасеву.</w:t>
      </w:r>
    </w:p>
    <w:p w:rsidR="008A6EC4" w:rsidRPr="008A6EC4" w:rsidRDefault="008A6EC4" w:rsidP="00DE125F">
      <w:p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8A6EC4" w:rsidRDefault="008A6EC4" w:rsidP="00DE125F">
      <w:p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423308" w:rsidRDefault="00423308" w:rsidP="00DE125F">
      <w:p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C825FC" w:rsidRDefault="00C825FC" w:rsidP="00C825FC">
      <w:pPr>
        <w:spacing w:line="240" w:lineRule="exact"/>
        <w:ind w:right="142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ru-RU"/>
        </w:rPr>
        <w:t>Председатель комитета здравоохранения</w:t>
      </w:r>
    </w:p>
    <w:p w:rsidR="00C825FC" w:rsidRPr="00E7647D" w:rsidRDefault="00C825FC" w:rsidP="00C825FC">
      <w:pPr>
        <w:spacing w:line="240" w:lineRule="exact"/>
        <w:ind w:right="142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Pr="00AD216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</w:t>
      </w:r>
      <w:r w:rsidR="00B7175B"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>
        <w:rPr>
          <w:rFonts w:ascii="Times New Roman" w:hAnsi="Times New Roman"/>
          <w:sz w:val="28"/>
          <w:szCs w:val="28"/>
          <w:lang w:val="ru-RU"/>
        </w:rPr>
        <w:t>А.И. Себелев</w:t>
      </w:r>
    </w:p>
    <w:p w:rsidR="00C825FC" w:rsidRDefault="00C825FC" w:rsidP="00C825FC">
      <w:pPr>
        <w:ind w:right="142"/>
        <w:jc w:val="both"/>
        <w:rPr>
          <w:rFonts w:ascii="Times New Roman" w:hAnsi="Times New Roman"/>
          <w:lang w:val="ru-RU"/>
        </w:rPr>
      </w:pPr>
    </w:p>
    <w:p w:rsidR="00E50661" w:rsidRDefault="00E50661" w:rsidP="00B31620">
      <w:pPr>
        <w:tabs>
          <w:tab w:val="left" w:pos="426"/>
        </w:tabs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8"/>
          <w:szCs w:val="28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E55A87" w:rsidRDefault="00E55A87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</w:p>
    <w:p w:rsidR="0036512E" w:rsidRDefault="00B47343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  <w:r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  <w:t>Коловоротная Лариса Федоровна</w:t>
      </w:r>
    </w:p>
    <w:p w:rsidR="0090685D" w:rsidRPr="0090685D" w:rsidRDefault="008A6EC4" w:rsidP="008A6EC4">
      <w:pPr>
        <w:autoSpaceDE w:val="0"/>
        <w:autoSpaceDN w:val="0"/>
        <w:adjustRightInd w:val="0"/>
        <w:spacing w:line="240" w:lineRule="exact"/>
        <w:jc w:val="both"/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</w:pPr>
      <w:r w:rsidRPr="009A11F3"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  <w:t>30-82-</w:t>
      </w:r>
      <w:r w:rsidR="00E55A87">
        <w:rPr>
          <w:rFonts w:ascii="Times New Roman CYR" w:hAnsi="Times New Roman CYR" w:cs="Times New Roman CYR"/>
          <w:color w:val="000000"/>
          <w:sz w:val="20"/>
          <w:szCs w:val="20"/>
          <w:lang w:val="ru-RU"/>
        </w:rPr>
        <w:t>92</w:t>
      </w:r>
    </w:p>
    <w:sectPr w:rsidR="0090685D" w:rsidRPr="0090685D" w:rsidSect="008025B3">
      <w:headerReference w:type="default" r:id="rId8"/>
      <w:headerReference w:type="first" r:id="rId9"/>
      <w:pgSz w:w="11906" w:h="16838" w:code="9"/>
      <w:pgMar w:top="1134" w:right="567" w:bottom="1135" w:left="1701" w:header="0" w:footer="567" w:gutter="0"/>
      <w:pgNumType w:start="2"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E94" w:rsidRDefault="005D5E94" w:rsidP="006B65C9">
      <w:r>
        <w:separator/>
      </w:r>
    </w:p>
  </w:endnote>
  <w:endnote w:type="continuationSeparator" w:id="0">
    <w:p w:rsidR="005D5E94" w:rsidRDefault="005D5E94" w:rsidP="006B6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E94" w:rsidRDefault="005D5E94" w:rsidP="006B65C9">
      <w:r>
        <w:separator/>
      </w:r>
    </w:p>
  </w:footnote>
  <w:footnote w:type="continuationSeparator" w:id="0">
    <w:p w:rsidR="005D5E94" w:rsidRDefault="005D5E94" w:rsidP="006B65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8"/>
        <w:szCs w:val="28"/>
      </w:rPr>
      <w:id w:val="1406008"/>
      <w:docPartObj>
        <w:docPartGallery w:val="Page Numbers (Top of Page)"/>
        <w:docPartUnique/>
      </w:docPartObj>
    </w:sdtPr>
    <w:sdtContent>
      <w:p w:rsidR="00766D6D" w:rsidRDefault="00766D6D">
        <w:pPr>
          <w:pStyle w:val="af3"/>
          <w:jc w:val="center"/>
          <w:rPr>
            <w:rFonts w:ascii="Times New Roman" w:hAnsi="Times New Roman"/>
            <w:sz w:val="28"/>
            <w:szCs w:val="28"/>
            <w:lang w:val="ru-RU"/>
          </w:rPr>
        </w:pPr>
      </w:p>
      <w:p w:rsidR="00556784" w:rsidRPr="00556784" w:rsidRDefault="00556784">
        <w:pPr>
          <w:pStyle w:val="af3"/>
          <w:jc w:val="center"/>
          <w:rPr>
            <w:rFonts w:ascii="Times New Roman" w:hAnsi="Times New Roman"/>
            <w:sz w:val="28"/>
            <w:szCs w:val="28"/>
          </w:rPr>
        </w:pPr>
        <w:r w:rsidRPr="00556784">
          <w:rPr>
            <w:rFonts w:ascii="Times New Roman" w:hAnsi="Times New Roman"/>
            <w:sz w:val="28"/>
            <w:szCs w:val="28"/>
            <w:lang w:val="ru-RU"/>
          </w:rPr>
          <w:t>2</w:t>
        </w:r>
      </w:p>
    </w:sdtContent>
  </w:sdt>
  <w:p w:rsidR="005F183E" w:rsidRPr="00556784" w:rsidRDefault="005F183E">
    <w:pPr>
      <w:pStyle w:val="af3"/>
      <w:jc w:val="center"/>
      <w:rPr>
        <w:rFonts w:ascii="Times New Roman" w:hAnsi="Times New Roman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83E" w:rsidRPr="000D160D" w:rsidRDefault="00DE125F" w:rsidP="000D160D">
    <w:pPr>
      <w:spacing w:before="120" w:line="360" w:lineRule="auto"/>
      <w:jc w:val="center"/>
      <w:rPr>
        <w:rFonts w:ascii="Times New Roman" w:hAnsi="Times New Roman"/>
        <w:sz w:val="60"/>
        <w:szCs w:val="60"/>
        <w:lang w:val="ru-RU"/>
      </w:rPr>
    </w:pPr>
    <w:r>
      <w:rPr>
        <w:rFonts w:ascii="Times New Roman" w:hAnsi="Times New Roman"/>
        <w:noProof/>
        <w:sz w:val="28"/>
        <w:szCs w:val="28"/>
        <w:lang w:val="ru-RU"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3010535</wp:posOffset>
          </wp:positionH>
          <wp:positionV relativeFrom="page">
            <wp:posOffset>558165</wp:posOffset>
          </wp:positionV>
          <wp:extent cx="459105" cy="612140"/>
          <wp:effectExtent l="0" t="0" r="0" b="0"/>
          <wp:wrapNone/>
          <wp:docPr id="2" name="Рисунок 2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F183E" w:rsidRDefault="005F183E" w:rsidP="00EE0D4F">
    <w:pPr>
      <w:jc w:val="center"/>
      <w:rPr>
        <w:rFonts w:ascii="Times New Roman" w:hAnsi="Times New Roman"/>
        <w:sz w:val="28"/>
        <w:szCs w:val="28"/>
        <w:lang w:val="ru-RU"/>
      </w:rPr>
    </w:pPr>
  </w:p>
  <w:p w:rsidR="005F183E" w:rsidRDefault="005F183E" w:rsidP="00EE0D4F">
    <w:pPr>
      <w:jc w:val="center"/>
      <w:rPr>
        <w:rFonts w:ascii="Times New Roman" w:hAnsi="Times New Roman"/>
        <w:sz w:val="28"/>
        <w:szCs w:val="28"/>
        <w:lang w:val="ru-RU"/>
      </w:rPr>
    </w:pPr>
  </w:p>
  <w:p w:rsidR="005F183E" w:rsidRDefault="005F183E" w:rsidP="00EE0D4F">
    <w:pPr>
      <w:jc w:val="center"/>
      <w:rPr>
        <w:rFonts w:ascii="Times New Roman" w:hAnsi="Times New Roman"/>
        <w:sz w:val="28"/>
        <w:szCs w:val="28"/>
        <w:lang w:val="ru-RU"/>
      </w:rPr>
    </w:pPr>
  </w:p>
  <w:p w:rsidR="005F183E" w:rsidRPr="00B701E8" w:rsidRDefault="005F183E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5F183E" w:rsidRDefault="005F183E" w:rsidP="0068311E">
    <w:pPr>
      <w:jc w:val="center"/>
      <w:rPr>
        <w:rFonts w:ascii="Times New Roman" w:hAnsi="Times New Roman"/>
        <w:sz w:val="28"/>
        <w:szCs w:val="28"/>
        <w:lang w:val="ru-RU"/>
      </w:rPr>
    </w:pPr>
    <w:r w:rsidRPr="0068311E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68311E" w:rsidRDefault="0068311E" w:rsidP="0068311E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68311E" w:rsidRPr="0068311E" w:rsidRDefault="0068311E" w:rsidP="0068311E">
    <w:pPr>
      <w:jc w:val="center"/>
      <w:rPr>
        <w:rFonts w:ascii="Times New Roman" w:hAnsi="Times New Roman"/>
        <w:sz w:val="28"/>
        <w:szCs w:val="28"/>
        <w:lang w:val="ru-RU"/>
      </w:rPr>
    </w:pPr>
  </w:p>
  <w:p w:rsidR="005F183E" w:rsidRDefault="005F183E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275C7"/>
    <w:multiLevelType w:val="multilevel"/>
    <w:tmpl w:val="94EA6EE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1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24E34950"/>
    <w:multiLevelType w:val="multilevel"/>
    <w:tmpl w:val="46522024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1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>
    <w:nsid w:val="3D0E761C"/>
    <w:multiLevelType w:val="multilevel"/>
    <w:tmpl w:val="94EA6EE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1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">
    <w:nsid w:val="716B6FEF"/>
    <w:multiLevelType w:val="multilevel"/>
    <w:tmpl w:val="52F84EA2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1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7AEC1052"/>
    <w:multiLevelType w:val="hybridMultilevel"/>
    <w:tmpl w:val="C8248F04"/>
    <w:lvl w:ilvl="0" w:tplc="019C38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7C7C09"/>
    <w:rsid w:val="00000418"/>
    <w:rsid w:val="00001F76"/>
    <w:rsid w:val="00005B07"/>
    <w:rsid w:val="0000655F"/>
    <w:rsid w:val="00006CD9"/>
    <w:rsid w:val="00010FCD"/>
    <w:rsid w:val="000125CB"/>
    <w:rsid w:val="00012A1D"/>
    <w:rsid w:val="0001482A"/>
    <w:rsid w:val="000152F0"/>
    <w:rsid w:val="00022617"/>
    <w:rsid w:val="00024083"/>
    <w:rsid w:val="00024DE3"/>
    <w:rsid w:val="00025AA2"/>
    <w:rsid w:val="00026469"/>
    <w:rsid w:val="00031F10"/>
    <w:rsid w:val="00032EC2"/>
    <w:rsid w:val="00033C29"/>
    <w:rsid w:val="00036C47"/>
    <w:rsid w:val="0003755A"/>
    <w:rsid w:val="00037AF7"/>
    <w:rsid w:val="00042630"/>
    <w:rsid w:val="00042A16"/>
    <w:rsid w:val="00044ECB"/>
    <w:rsid w:val="000450B3"/>
    <w:rsid w:val="0004514A"/>
    <w:rsid w:val="0004554F"/>
    <w:rsid w:val="00046588"/>
    <w:rsid w:val="00047F27"/>
    <w:rsid w:val="00051197"/>
    <w:rsid w:val="0005190A"/>
    <w:rsid w:val="000519B8"/>
    <w:rsid w:val="00052010"/>
    <w:rsid w:val="0005285E"/>
    <w:rsid w:val="00054695"/>
    <w:rsid w:val="00054A72"/>
    <w:rsid w:val="00055167"/>
    <w:rsid w:val="00055693"/>
    <w:rsid w:val="0005597D"/>
    <w:rsid w:val="00057DEC"/>
    <w:rsid w:val="00061EC4"/>
    <w:rsid w:val="00062B89"/>
    <w:rsid w:val="00064958"/>
    <w:rsid w:val="00065438"/>
    <w:rsid w:val="00066460"/>
    <w:rsid w:val="00067DD5"/>
    <w:rsid w:val="00067F2C"/>
    <w:rsid w:val="0007201F"/>
    <w:rsid w:val="00072301"/>
    <w:rsid w:val="00072890"/>
    <w:rsid w:val="00073322"/>
    <w:rsid w:val="00075371"/>
    <w:rsid w:val="000758F4"/>
    <w:rsid w:val="00076343"/>
    <w:rsid w:val="00076450"/>
    <w:rsid w:val="00080A7D"/>
    <w:rsid w:val="00080B56"/>
    <w:rsid w:val="00082CB5"/>
    <w:rsid w:val="00083B51"/>
    <w:rsid w:val="00084002"/>
    <w:rsid w:val="00086DAF"/>
    <w:rsid w:val="00087A89"/>
    <w:rsid w:val="00092F83"/>
    <w:rsid w:val="00093899"/>
    <w:rsid w:val="00095319"/>
    <w:rsid w:val="00096511"/>
    <w:rsid w:val="00096561"/>
    <w:rsid w:val="00097551"/>
    <w:rsid w:val="000A051C"/>
    <w:rsid w:val="000A2D5D"/>
    <w:rsid w:val="000A3F36"/>
    <w:rsid w:val="000A6CAC"/>
    <w:rsid w:val="000A7235"/>
    <w:rsid w:val="000B0E6E"/>
    <w:rsid w:val="000B23BB"/>
    <w:rsid w:val="000B33C9"/>
    <w:rsid w:val="000B4EE5"/>
    <w:rsid w:val="000B50A5"/>
    <w:rsid w:val="000B50B9"/>
    <w:rsid w:val="000C21D5"/>
    <w:rsid w:val="000C2D01"/>
    <w:rsid w:val="000C4DD1"/>
    <w:rsid w:val="000C551C"/>
    <w:rsid w:val="000C5BAE"/>
    <w:rsid w:val="000C5E45"/>
    <w:rsid w:val="000D0451"/>
    <w:rsid w:val="000D11B8"/>
    <w:rsid w:val="000D11C7"/>
    <w:rsid w:val="000D160D"/>
    <w:rsid w:val="000D18A0"/>
    <w:rsid w:val="000D18BF"/>
    <w:rsid w:val="000D2FBE"/>
    <w:rsid w:val="000D3ECE"/>
    <w:rsid w:val="000D3EF4"/>
    <w:rsid w:val="000D4A27"/>
    <w:rsid w:val="000D66F7"/>
    <w:rsid w:val="000E1792"/>
    <w:rsid w:val="000E2DB0"/>
    <w:rsid w:val="000E3ED0"/>
    <w:rsid w:val="000E47F9"/>
    <w:rsid w:val="000E596B"/>
    <w:rsid w:val="000E5D1A"/>
    <w:rsid w:val="000E6A82"/>
    <w:rsid w:val="000E6E45"/>
    <w:rsid w:val="000E7C01"/>
    <w:rsid w:val="000E7F5D"/>
    <w:rsid w:val="000F23D7"/>
    <w:rsid w:val="000F5F96"/>
    <w:rsid w:val="000F6CDC"/>
    <w:rsid w:val="00100F74"/>
    <w:rsid w:val="00102B23"/>
    <w:rsid w:val="00104601"/>
    <w:rsid w:val="001055CB"/>
    <w:rsid w:val="00106FC0"/>
    <w:rsid w:val="0011303D"/>
    <w:rsid w:val="001200B9"/>
    <w:rsid w:val="00120405"/>
    <w:rsid w:val="00123523"/>
    <w:rsid w:val="0012417B"/>
    <w:rsid w:val="00124992"/>
    <w:rsid w:val="00125011"/>
    <w:rsid w:val="00126C7F"/>
    <w:rsid w:val="00132282"/>
    <w:rsid w:val="0013613D"/>
    <w:rsid w:val="0013675C"/>
    <w:rsid w:val="00136EAB"/>
    <w:rsid w:val="00141DF5"/>
    <w:rsid w:val="001420E5"/>
    <w:rsid w:val="0014219B"/>
    <w:rsid w:val="0014350C"/>
    <w:rsid w:val="00143A9B"/>
    <w:rsid w:val="00144586"/>
    <w:rsid w:val="0014658F"/>
    <w:rsid w:val="001465C0"/>
    <w:rsid w:val="001472C6"/>
    <w:rsid w:val="0015084A"/>
    <w:rsid w:val="00152123"/>
    <w:rsid w:val="001531A1"/>
    <w:rsid w:val="00153BA4"/>
    <w:rsid w:val="0015449E"/>
    <w:rsid w:val="00156308"/>
    <w:rsid w:val="0015764A"/>
    <w:rsid w:val="00157936"/>
    <w:rsid w:val="00157A37"/>
    <w:rsid w:val="0016007C"/>
    <w:rsid w:val="00161722"/>
    <w:rsid w:val="0016205A"/>
    <w:rsid w:val="00162EF8"/>
    <w:rsid w:val="00163241"/>
    <w:rsid w:val="00163C77"/>
    <w:rsid w:val="00164D07"/>
    <w:rsid w:val="001657FA"/>
    <w:rsid w:val="001706B2"/>
    <w:rsid w:val="001716C2"/>
    <w:rsid w:val="00172AF1"/>
    <w:rsid w:val="001730C7"/>
    <w:rsid w:val="001738AA"/>
    <w:rsid w:val="00174573"/>
    <w:rsid w:val="00176C2A"/>
    <w:rsid w:val="00177CA3"/>
    <w:rsid w:val="001813D1"/>
    <w:rsid w:val="00183E02"/>
    <w:rsid w:val="00184B80"/>
    <w:rsid w:val="00185F95"/>
    <w:rsid w:val="00186045"/>
    <w:rsid w:val="00186046"/>
    <w:rsid w:val="001862D4"/>
    <w:rsid w:val="00186F36"/>
    <w:rsid w:val="0018786B"/>
    <w:rsid w:val="001908C1"/>
    <w:rsid w:val="00190B3A"/>
    <w:rsid w:val="0019130F"/>
    <w:rsid w:val="0019144A"/>
    <w:rsid w:val="00192277"/>
    <w:rsid w:val="00192C3B"/>
    <w:rsid w:val="00192EFF"/>
    <w:rsid w:val="00193122"/>
    <w:rsid w:val="00193530"/>
    <w:rsid w:val="00193E58"/>
    <w:rsid w:val="00195CD1"/>
    <w:rsid w:val="00195E15"/>
    <w:rsid w:val="001972E9"/>
    <w:rsid w:val="001A181D"/>
    <w:rsid w:val="001A237E"/>
    <w:rsid w:val="001A4628"/>
    <w:rsid w:val="001A4D14"/>
    <w:rsid w:val="001A56E2"/>
    <w:rsid w:val="001B193B"/>
    <w:rsid w:val="001B232E"/>
    <w:rsid w:val="001B272E"/>
    <w:rsid w:val="001B3693"/>
    <w:rsid w:val="001B740C"/>
    <w:rsid w:val="001C00FC"/>
    <w:rsid w:val="001C2F54"/>
    <w:rsid w:val="001C6D58"/>
    <w:rsid w:val="001D002B"/>
    <w:rsid w:val="001D1918"/>
    <w:rsid w:val="001D1CE1"/>
    <w:rsid w:val="001D2909"/>
    <w:rsid w:val="001D2A02"/>
    <w:rsid w:val="001D2FFD"/>
    <w:rsid w:val="001D385B"/>
    <w:rsid w:val="001D4FAA"/>
    <w:rsid w:val="001D50DE"/>
    <w:rsid w:val="001D67EC"/>
    <w:rsid w:val="001D7127"/>
    <w:rsid w:val="001E0CB5"/>
    <w:rsid w:val="001E31F3"/>
    <w:rsid w:val="001E36EF"/>
    <w:rsid w:val="001E3DFB"/>
    <w:rsid w:val="001E4D87"/>
    <w:rsid w:val="001E53AD"/>
    <w:rsid w:val="001E5EB2"/>
    <w:rsid w:val="001E7DD6"/>
    <w:rsid w:val="001F2A36"/>
    <w:rsid w:val="001F2DDA"/>
    <w:rsid w:val="001F4EF5"/>
    <w:rsid w:val="001F7E70"/>
    <w:rsid w:val="00201426"/>
    <w:rsid w:val="00203964"/>
    <w:rsid w:val="00203AC4"/>
    <w:rsid w:val="00203C94"/>
    <w:rsid w:val="00207449"/>
    <w:rsid w:val="0021103E"/>
    <w:rsid w:val="002114B4"/>
    <w:rsid w:val="00214687"/>
    <w:rsid w:val="00214A48"/>
    <w:rsid w:val="0021604F"/>
    <w:rsid w:val="002215C4"/>
    <w:rsid w:val="00221D84"/>
    <w:rsid w:val="002227A7"/>
    <w:rsid w:val="00223302"/>
    <w:rsid w:val="002251F1"/>
    <w:rsid w:val="00233B57"/>
    <w:rsid w:val="00233D9C"/>
    <w:rsid w:val="002340A8"/>
    <w:rsid w:val="0023470E"/>
    <w:rsid w:val="00236714"/>
    <w:rsid w:val="00236884"/>
    <w:rsid w:val="002431AB"/>
    <w:rsid w:val="0024321B"/>
    <w:rsid w:val="0024519E"/>
    <w:rsid w:val="00245891"/>
    <w:rsid w:val="002458ED"/>
    <w:rsid w:val="0024620C"/>
    <w:rsid w:val="002465B8"/>
    <w:rsid w:val="00246CBA"/>
    <w:rsid w:val="0024743F"/>
    <w:rsid w:val="00250A8B"/>
    <w:rsid w:val="0025172A"/>
    <w:rsid w:val="00252F0D"/>
    <w:rsid w:val="00253400"/>
    <w:rsid w:val="00253B0D"/>
    <w:rsid w:val="00253BF2"/>
    <w:rsid w:val="00254283"/>
    <w:rsid w:val="002562D3"/>
    <w:rsid w:val="00257ADA"/>
    <w:rsid w:val="002602C3"/>
    <w:rsid w:val="002616D0"/>
    <w:rsid w:val="002665E4"/>
    <w:rsid w:val="002668E4"/>
    <w:rsid w:val="00267F84"/>
    <w:rsid w:val="002706CC"/>
    <w:rsid w:val="0027076D"/>
    <w:rsid w:val="00272A0A"/>
    <w:rsid w:val="00273ADD"/>
    <w:rsid w:val="002769A4"/>
    <w:rsid w:val="00276F02"/>
    <w:rsid w:val="00277A49"/>
    <w:rsid w:val="0028014F"/>
    <w:rsid w:val="00281891"/>
    <w:rsid w:val="00282C3C"/>
    <w:rsid w:val="0029004B"/>
    <w:rsid w:val="00290C12"/>
    <w:rsid w:val="00290D70"/>
    <w:rsid w:val="00291544"/>
    <w:rsid w:val="002929B7"/>
    <w:rsid w:val="00292A27"/>
    <w:rsid w:val="00293196"/>
    <w:rsid w:val="0029428B"/>
    <w:rsid w:val="00296DF8"/>
    <w:rsid w:val="002A14AA"/>
    <w:rsid w:val="002A2793"/>
    <w:rsid w:val="002A293D"/>
    <w:rsid w:val="002A3558"/>
    <w:rsid w:val="002A4120"/>
    <w:rsid w:val="002A5F22"/>
    <w:rsid w:val="002A6EE8"/>
    <w:rsid w:val="002B1185"/>
    <w:rsid w:val="002B23B7"/>
    <w:rsid w:val="002B24EC"/>
    <w:rsid w:val="002B3416"/>
    <w:rsid w:val="002B3887"/>
    <w:rsid w:val="002B6316"/>
    <w:rsid w:val="002B67FB"/>
    <w:rsid w:val="002C0361"/>
    <w:rsid w:val="002C0596"/>
    <w:rsid w:val="002C06EF"/>
    <w:rsid w:val="002C6F44"/>
    <w:rsid w:val="002D2109"/>
    <w:rsid w:val="002D3920"/>
    <w:rsid w:val="002D4432"/>
    <w:rsid w:val="002D5053"/>
    <w:rsid w:val="002D65C4"/>
    <w:rsid w:val="002D6B1D"/>
    <w:rsid w:val="002D7C05"/>
    <w:rsid w:val="002E171C"/>
    <w:rsid w:val="002E2AA9"/>
    <w:rsid w:val="002E3AA2"/>
    <w:rsid w:val="002E3FFA"/>
    <w:rsid w:val="002E4790"/>
    <w:rsid w:val="002E6012"/>
    <w:rsid w:val="002E6968"/>
    <w:rsid w:val="002E721E"/>
    <w:rsid w:val="002E7A11"/>
    <w:rsid w:val="002F07BB"/>
    <w:rsid w:val="002F0DCE"/>
    <w:rsid w:val="002F1E71"/>
    <w:rsid w:val="002F1FFF"/>
    <w:rsid w:val="002F4069"/>
    <w:rsid w:val="002F46BD"/>
    <w:rsid w:val="002F6DD3"/>
    <w:rsid w:val="002F76B9"/>
    <w:rsid w:val="00300B98"/>
    <w:rsid w:val="00300F29"/>
    <w:rsid w:val="00302745"/>
    <w:rsid w:val="00302FB4"/>
    <w:rsid w:val="0030413C"/>
    <w:rsid w:val="003048C7"/>
    <w:rsid w:val="0030759A"/>
    <w:rsid w:val="003103EB"/>
    <w:rsid w:val="00311ED1"/>
    <w:rsid w:val="003124FD"/>
    <w:rsid w:val="00312B48"/>
    <w:rsid w:val="00312CE8"/>
    <w:rsid w:val="00314D58"/>
    <w:rsid w:val="003157EC"/>
    <w:rsid w:val="003212D9"/>
    <w:rsid w:val="00321724"/>
    <w:rsid w:val="0032218A"/>
    <w:rsid w:val="003228D2"/>
    <w:rsid w:val="00323D26"/>
    <w:rsid w:val="003245D0"/>
    <w:rsid w:val="0032570D"/>
    <w:rsid w:val="00326AF6"/>
    <w:rsid w:val="00327D7E"/>
    <w:rsid w:val="003313E8"/>
    <w:rsid w:val="00331E19"/>
    <w:rsid w:val="00332788"/>
    <w:rsid w:val="00333266"/>
    <w:rsid w:val="0033437D"/>
    <w:rsid w:val="003350F0"/>
    <w:rsid w:val="00337EA9"/>
    <w:rsid w:val="00341D72"/>
    <w:rsid w:val="00341D8C"/>
    <w:rsid w:val="003423BC"/>
    <w:rsid w:val="00343E21"/>
    <w:rsid w:val="00345102"/>
    <w:rsid w:val="00345BE9"/>
    <w:rsid w:val="00346AF3"/>
    <w:rsid w:val="00347341"/>
    <w:rsid w:val="0034763F"/>
    <w:rsid w:val="003476CD"/>
    <w:rsid w:val="003501A1"/>
    <w:rsid w:val="00351C99"/>
    <w:rsid w:val="003523B3"/>
    <w:rsid w:val="00353373"/>
    <w:rsid w:val="00354508"/>
    <w:rsid w:val="0035488B"/>
    <w:rsid w:val="003568D2"/>
    <w:rsid w:val="003615C9"/>
    <w:rsid w:val="00361F32"/>
    <w:rsid w:val="00362FFE"/>
    <w:rsid w:val="0036512E"/>
    <w:rsid w:val="003676CA"/>
    <w:rsid w:val="003678FC"/>
    <w:rsid w:val="0037283A"/>
    <w:rsid w:val="00372EFF"/>
    <w:rsid w:val="00374F9B"/>
    <w:rsid w:val="003752B1"/>
    <w:rsid w:val="00377331"/>
    <w:rsid w:val="0037746C"/>
    <w:rsid w:val="00377E76"/>
    <w:rsid w:val="00380B17"/>
    <w:rsid w:val="003825A3"/>
    <w:rsid w:val="00382953"/>
    <w:rsid w:val="00382A96"/>
    <w:rsid w:val="00382BF8"/>
    <w:rsid w:val="00384EE5"/>
    <w:rsid w:val="003851F3"/>
    <w:rsid w:val="00386D0A"/>
    <w:rsid w:val="00390D25"/>
    <w:rsid w:val="00390E3F"/>
    <w:rsid w:val="00390E4F"/>
    <w:rsid w:val="003935E9"/>
    <w:rsid w:val="00395275"/>
    <w:rsid w:val="00397132"/>
    <w:rsid w:val="00397FA9"/>
    <w:rsid w:val="003A0485"/>
    <w:rsid w:val="003A2002"/>
    <w:rsid w:val="003A26C5"/>
    <w:rsid w:val="003A27D8"/>
    <w:rsid w:val="003A406C"/>
    <w:rsid w:val="003A5963"/>
    <w:rsid w:val="003A6464"/>
    <w:rsid w:val="003A6B38"/>
    <w:rsid w:val="003A7ADD"/>
    <w:rsid w:val="003B1DBB"/>
    <w:rsid w:val="003B23FA"/>
    <w:rsid w:val="003B2523"/>
    <w:rsid w:val="003B2F47"/>
    <w:rsid w:val="003B42C0"/>
    <w:rsid w:val="003B441C"/>
    <w:rsid w:val="003B57A7"/>
    <w:rsid w:val="003C0FF4"/>
    <w:rsid w:val="003C2829"/>
    <w:rsid w:val="003C2E4F"/>
    <w:rsid w:val="003C35A4"/>
    <w:rsid w:val="003C3B7A"/>
    <w:rsid w:val="003C43DB"/>
    <w:rsid w:val="003C64BF"/>
    <w:rsid w:val="003D0E54"/>
    <w:rsid w:val="003D1F20"/>
    <w:rsid w:val="003D2F0E"/>
    <w:rsid w:val="003D351C"/>
    <w:rsid w:val="003D36F1"/>
    <w:rsid w:val="003D3966"/>
    <w:rsid w:val="003D7857"/>
    <w:rsid w:val="003E1C1A"/>
    <w:rsid w:val="003E2308"/>
    <w:rsid w:val="003E30FC"/>
    <w:rsid w:val="003E493F"/>
    <w:rsid w:val="003E4CDB"/>
    <w:rsid w:val="003E6841"/>
    <w:rsid w:val="003E7139"/>
    <w:rsid w:val="003E71A4"/>
    <w:rsid w:val="003F0200"/>
    <w:rsid w:val="003F12DA"/>
    <w:rsid w:val="003F1D38"/>
    <w:rsid w:val="003F20F5"/>
    <w:rsid w:val="003F3FCC"/>
    <w:rsid w:val="003F45BB"/>
    <w:rsid w:val="003F5FF5"/>
    <w:rsid w:val="003F60C4"/>
    <w:rsid w:val="003F63BD"/>
    <w:rsid w:val="003F6B3D"/>
    <w:rsid w:val="003F79CB"/>
    <w:rsid w:val="003F7D1C"/>
    <w:rsid w:val="003F7F86"/>
    <w:rsid w:val="00400A6D"/>
    <w:rsid w:val="00400AE3"/>
    <w:rsid w:val="00400BDD"/>
    <w:rsid w:val="0040156D"/>
    <w:rsid w:val="0040186F"/>
    <w:rsid w:val="00402767"/>
    <w:rsid w:val="00402DC0"/>
    <w:rsid w:val="004034CC"/>
    <w:rsid w:val="00407ABF"/>
    <w:rsid w:val="00411DF0"/>
    <w:rsid w:val="00412B9A"/>
    <w:rsid w:val="00412FFF"/>
    <w:rsid w:val="004149EF"/>
    <w:rsid w:val="004163D4"/>
    <w:rsid w:val="00416B09"/>
    <w:rsid w:val="00416BD2"/>
    <w:rsid w:val="00416C32"/>
    <w:rsid w:val="004170F0"/>
    <w:rsid w:val="00417C49"/>
    <w:rsid w:val="00417DC3"/>
    <w:rsid w:val="0042016C"/>
    <w:rsid w:val="00422EE5"/>
    <w:rsid w:val="00423308"/>
    <w:rsid w:val="00424313"/>
    <w:rsid w:val="00425C92"/>
    <w:rsid w:val="00426C34"/>
    <w:rsid w:val="00427AF1"/>
    <w:rsid w:val="00427F8C"/>
    <w:rsid w:val="0043368E"/>
    <w:rsid w:val="004340A7"/>
    <w:rsid w:val="00435234"/>
    <w:rsid w:val="00435EBD"/>
    <w:rsid w:val="00437B1C"/>
    <w:rsid w:val="004401A5"/>
    <w:rsid w:val="00441A23"/>
    <w:rsid w:val="00446587"/>
    <w:rsid w:val="004468A7"/>
    <w:rsid w:val="0044772D"/>
    <w:rsid w:val="00447856"/>
    <w:rsid w:val="004511BF"/>
    <w:rsid w:val="00451E46"/>
    <w:rsid w:val="00452F75"/>
    <w:rsid w:val="00454550"/>
    <w:rsid w:val="00455167"/>
    <w:rsid w:val="00455435"/>
    <w:rsid w:val="004572EB"/>
    <w:rsid w:val="00460D0D"/>
    <w:rsid w:val="00462A80"/>
    <w:rsid w:val="004640BD"/>
    <w:rsid w:val="00464288"/>
    <w:rsid w:val="0046632E"/>
    <w:rsid w:val="00467140"/>
    <w:rsid w:val="00467C6F"/>
    <w:rsid w:val="004706F1"/>
    <w:rsid w:val="00470AF8"/>
    <w:rsid w:val="004733A4"/>
    <w:rsid w:val="00473F02"/>
    <w:rsid w:val="00474CA7"/>
    <w:rsid w:val="004759F7"/>
    <w:rsid w:val="00476424"/>
    <w:rsid w:val="004808FD"/>
    <w:rsid w:val="00481B63"/>
    <w:rsid w:val="00482198"/>
    <w:rsid w:val="00483FB9"/>
    <w:rsid w:val="004849EC"/>
    <w:rsid w:val="00484FFE"/>
    <w:rsid w:val="0048587F"/>
    <w:rsid w:val="0049020D"/>
    <w:rsid w:val="0049351F"/>
    <w:rsid w:val="0049463A"/>
    <w:rsid w:val="00494C4F"/>
    <w:rsid w:val="00495DDE"/>
    <w:rsid w:val="00497760"/>
    <w:rsid w:val="004A0BF0"/>
    <w:rsid w:val="004A1F21"/>
    <w:rsid w:val="004A274E"/>
    <w:rsid w:val="004A642A"/>
    <w:rsid w:val="004A7336"/>
    <w:rsid w:val="004A7401"/>
    <w:rsid w:val="004A75D7"/>
    <w:rsid w:val="004B0345"/>
    <w:rsid w:val="004B1EFA"/>
    <w:rsid w:val="004B281A"/>
    <w:rsid w:val="004B42BA"/>
    <w:rsid w:val="004B4D1F"/>
    <w:rsid w:val="004B76C4"/>
    <w:rsid w:val="004C0610"/>
    <w:rsid w:val="004C09F3"/>
    <w:rsid w:val="004C0FE6"/>
    <w:rsid w:val="004C16F7"/>
    <w:rsid w:val="004C248A"/>
    <w:rsid w:val="004C2648"/>
    <w:rsid w:val="004C3187"/>
    <w:rsid w:val="004C5A78"/>
    <w:rsid w:val="004C6F91"/>
    <w:rsid w:val="004D1988"/>
    <w:rsid w:val="004D1EB8"/>
    <w:rsid w:val="004D3B53"/>
    <w:rsid w:val="004D3E10"/>
    <w:rsid w:val="004D40E8"/>
    <w:rsid w:val="004D47BD"/>
    <w:rsid w:val="004D4DEB"/>
    <w:rsid w:val="004D5FB9"/>
    <w:rsid w:val="004E14DC"/>
    <w:rsid w:val="004E21E6"/>
    <w:rsid w:val="004E2A6A"/>
    <w:rsid w:val="004E2F1B"/>
    <w:rsid w:val="004E4EC4"/>
    <w:rsid w:val="004E5685"/>
    <w:rsid w:val="004E67EA"/>
    <w:rsid w:val="004E6959"/>
    <w:rsid w:val="004E732C"/>
    <w:rsid w:val="004E7695"/>
    <w:rsid w:val="004F06D3"/>
    <w:rsid w:val="004F1741"/>
    <w:rsid w:val="004F195A"/>
    <w:rsid w:val="004F2785"/>
    <w:rsid w:val="004F38F3"/>
    <w:rsid w:val="004F4BA3"/>
    <w:rsid w:val="004F5378"/>
    <w:rsid w:val="004F699B"/>
    <w:rsid w:val="00500A39"/>
    <w:rsid w:val="00502449"/>
    <w:rsid w:val="005038A4"/>
    <w:rsid w:val="00504BF7"/>
    <w:rsid w:val="0050624F"/>
    <w:rsid w:val="00506950"/>
    <w:rsid w:val="00506B23"/>
    <w:rsid w:val="00512A90"/>
    <w:rsid w:val="00515538"/>
    <w:rsid w:val="00515BC9"/>
    <w:rsid w:val="005202D1"/>
    <w:rsid w:val="00520C8B"/>
    <w:rsid w:val="00524644"/>
    <w:rsid w:val="00524976"/>
    <w:rsid w:val="0052668A"/>
    <w:rsid w:val="00526866"/>
    <w:rsid w:val="00526AF4"/>
    <w:rsid w:val="00526CEB"/>
    <w:rsid w:val="005273AB"/>
    <w:rsid w:val="00536028"/>
    <w:rsid w:val="00536DBD"/>
    <w:rsid w:val="0053780A"/>
    <w:rsid w:val="00537A9E"/>
    <w:rsid w:val="00542615"/>
    <w:rsid w:val="00543CAA"/>
    <w:rsid w:val="0054579F"/>
    <w:rsid w:val="0054623D"/>
    <w:rsid w:val="00546288"/>
    <w:rsid w:val="00547214"/>
    <w:rsid w:val="00550427"/>
    <w:rsid w:val="0055241A"/>
    <w:rsid w:val="00552816"/>
    <w:rsid w:val="005553BF"/>
    <w:rsid w:val="00555595"/>
    <w:rsid w:val="00555DDB"/>
    <w:rsid w:val="00556784"/>
    <w:rsid w:val="00556EA4"/>
    <w:rsid w:val="00557E4D"/>
    <w:rsid w:val="00562001"/>
    <w:rsid w:val="00566809"/>
    <w:rsid w:val="00570225"/>
    <w:rsid w:val="00570A27"/>
    <w:rsid w:val="005716BF"/>
    <w:rsid w:val="00572188"/>
    <w:rsid w:val="00572398"/>
    <w:rsid w:val="005734A3"/>
    <w:rsid w:val="00574127"/>
    <w:rsid w:val="00574F23"/>
    <w:rsid w:val="00574F87"/>
    <w:rsid w:val="00575B3B"/>
    <w:rsid w:val="005769E1"/>
    <w:rsid w:val="00576DC5"/>
    <w:rsid w:val="00577517"/>
    <w:rsid w:val="005817AD"/>
    <w:rsid w:val="00584C37"/>
    <w:rsid w:val="00585046"/>
    <w:rsid w:val="00585FC9"/>
    <w:rsid w:val="005866DC"/>
    <w:rsid w:val="00586D27"/>
    <w:rsid w:val="00586E9B"/>
    <w:rsid w:val="00590C48"/>
    <w:rsid w:val="005925B4"/>
    <w:rsid w:val="0059305D"/>
    <w:rsid w:val="00593CDC"/>
    <w:rsid w:val="00594FFD"/>
    <w:rsid w:val="00597256"/>
    <w:rsid w:val="00597CC8"/>
    <w:rsid w:val="005A175D"/>
    <w:rsid w:val="005A20EE"/>
    <w:rsid w:val="005A5646"/>
    <w:rsid w:val="005A703B"/>
    <w:rsid w:val="005A706A"/>
    <w:rsid w:val="005B0917"/>
    <w:rsid w:val="005B2286"/>
    <w:rsid w:val="005B2B9F"/>
    <w:rsid w:val="005B3395"/>
    <w:rsid w:val="005B3EE9"/>
    <w:rsid w:val="005C08C9"/>
    <w:rsid w:val="005C1694"/>
    <w:rsid w:val="005C21B5"/>
    <w:rsid w:val="005C3840"/>
    <w:rsid w:val="005C4CE9"/>
    <w:rsid w:val="005C4D4E"/>
    <w:rsid w:val="005C527F"/>
    <w:rsid w:val="005C601C"/>
    <w:rsid w:val="005C7DA6"/>
    <w:rsid w:val="005D073E"/>
    <w:rsid w:val="005D304A"/>
    <w:rsid w:val="005D3A45"/>
    <w:rsid w:val="005D46B0"/>
    <w:rsid w:val="005D56A5"/>
    <w:rsid w:val="005D5E94"/>
    <w:rsid w:val="005D6025"/>
    <w:rsid w:val="005D658A"/>
    <w:rsid w:val="005D75B8"/>
    <w:rsid w:val="005E3711"/>
    <w:rsid w:val="005E5C8F"/>
    <w:rsid w:val="005E6C3D"/>
    <w:rsid w:val="005F0679"/>
    <w:rsid w:val="005F15EB"/>
    <w:rsid w:val="005F183E"/>
    <w:rsid w:val="005F22D9"/>
    <w:rsid w:val="005F4BD6"/>
    <w:rsid w:val="005F4C48"/>
    <w:rsid w:val="005F4F9C"/>
    <w:rsid w:val="005F6436"/>
    <w:rsid w:val="00600ACB"/>
    <w:rsid w:val="00600EEA"/>
    <w:rsid w:val="00603E7C"/>
    <w:rsid w:val="00605B73"/>
    <w:rsid w:val="00606A76"/>
    <w:rsid w:val="00610C45"/>
    <w:rsid w:val="00611DEA"/>
    <w:rsid w:val="00613145"/>
    <w:rsid w:val="00614920"/>
    <w:rsid w:val="00617559"/>
    <w:rsid w:val="0061757E"/>
    <w:rsid w:val="006216B0"/>
    <w:rsid w:val="0062212B"/>
    <w:rsid w:val="006222A8"/>
    <w:rsid w:val="00623252"/>
    <w:rsid w:val="006237DE"/>
    <w:rsid w:val="00624DE3"/>
    <w:rsid w:val="00625DCD"/>
    <w:rsid w:val="00626AEE"/>
    <w:rsid w:val="006270B3"/>
    <w:rsid w:val="006270BE"/>
    <w:rsid w:val="00627930"/>
    <w:rsid w:val="00630ECF"/>
    <w:rsid w:val="0063185D"/>
    <w:rsid w:val="006318A0"/>
    <w:rsid w:val="00631DD6"/>
    <w:rsid w:val="00632408"/>
    <w:rsid w:val="0063698E"/>
    <w:rsid w:val="006424A5"/>
    <w:rsid w:val="00643AF1"/>
    <w:rsid w:val="00643B05"/>
    <w:rsid w:val="0064468E"/>
    <w:rsid w:val="00644933"/>
    <w:rsid w:val="00644F34"/>
    <w:rsid w:val="006456FA"/>
    <w:rsid w:val="00645AFF"/>
    <w:rsid w:val="00646067"/>
    <w:rsid w:val="006479E2"/>
    <w:rsid w:val="0065255D"/>
    <w:rsid w:val="006530C0"/>
    <w:rsid w:val="00653571"/>
    <w:rsid w:val="006541FE"/>
    <w:rsid w:val="00654793"/>
    <w:rsid w:val="00655B83"/>
    <w:rsid w:val="00661525"/>
    <w:rsid w:val="006662CA"/>
    <w:rsid w:val="00671E95"/>
    <w:rsid w:val="00676588"/>
    <w:rsid w:val="00677FAE"/>
    <w:rsid w:val="00682D18"/>
    <w:rsid w:val="0068311E"/>
    <w:rsid w:val="00684004"/>
    <w:rsid w:val="00684795"/>
    <w:rsid w:val="00684D49"/>
    <w:rsid w:val="00686B7F"/>
    <w:rsid w:val="006876BE"/>
    <w:rsid w:val="00690919"/>
    <w:rsid w:val="00690D53"/>
    <w:rsid w:val="006914D6"/>
    <w:rsid w:val="00691EF4"/>
    <w:rsid w:val="006922F5"/>
    <w:rsid w:val="00692956"/>
    <w:rsid w:val="00693F75"/>
    <w:rsid w:val="0069611B"/>
    <w:rsid w:val="00697838"/>
    <w:rsid w:val="006A02A1"/>
    <w:rsid w:val="006A05E4"/>
    <w:rsid w:val="006A1137"/>
    <w:rsid w:val="006A1A6B"/>
    <w:rsid w:val="006A32E2"/>
    <w:rsid w:val="006A5321"/>
    <w:rsid w:val="006A7C82"/>
    <w:rsid w:val="006B04A5"/>
    <w:rsid w:val="006B0D17"/>
    <w:rsid w:val="006B0D9C"/>
    <w:rsid w:val="006B15F5"/>
    <w:rsid w:val="006B23A3"/>
    <w:rsid w:val="006B611C"/>
    <w:rsid w:val="006B6130"/>
    <w:rsid w:val="006B65C9"/>
    <w:rsid w:val="006B6D95"/>
    <w:rsid w:val="006C1515"/>
    <w:rsid w:val="006C1CFD"/>
    <w:rsid w:val="006C2F3A"/>
    <w:rsid w:val="006C3F2E"/>
    <w:rsid w:val="006C4080"/>
    <w:rsid w:val="006C4471"/>
    <w:rsid w:val="006C4F21"/>
    <w:rsid w:val="006C568F"/>
    <w:rsid w:val="006D0816"/>
    <w:rsid w:val="006D0DF9"/>
    <w:rsid w:val="006D0F1E"/>
    <w:rsid w:val="006D15C6"/>
    <w:rsid w:val="006D4277"/>
    <w:rsid w:val="006D4A1F"/>
    <w:rsid w:val="006D600D"/>
    <w:rsid w:val="006E2E3A"/>
    <w:rsid w:val="006E4831"/>
    <w:rsid w:val="006F1F1E"/>
    <w:rsid w:val="006F2B63"/>
    <w:rsid w:val="006F3ED0"/>
    <w:rsid w:val="006F486E"/>
    <w:rsid w:val="006F7C22"/>
    <w:rsid w:val="00704FE1"/>
    <w:rsid w:val="00705168"/>
    <w:rsid w:val="0070555F"/>
    <w:rsid w:val="00705D77"/>
    <w:rsid w:val="007065CC"/>
    <w:rsid w:val="0070736E"/>
    <w:rsid w:val="007076A8"/>
    <w:rsid w:val="00710DAC"/>
    <w:rsid w:val="007113C3"/>
    <w:rsid w:val="0071255A"/>
    <w:rsid w:val="00721606"/>
    <w:rsid w:val="00722142"/>
    <w:rsid w:val="00723A85"/>
    <w:rsid w:val="00724AD2"/>
    <w:rsid w:val="0072632D"/>
    <w:rsid w:val="00726844"/>
    <w:rsid w:val="00730B3B"/>
    <w:rsid w:val="007318AC"/>
    <w:rsid w:val="00731B98"/>
    <w:rsid w:val="00731BA3"/>
    <w:rsid w:val="00732AF5"/>
    <w:rsid w:val="007336FC"/>
    <w:rsid w:val="00733752"/>
    <w:rsid w:val="007354D8"/>
    <w:rsid w:val="00735764"/>
    <w:rsid w:val="00736957"/>
    <w:rsid w:val="007377A0"/>
    <w:rsid w:val="007410C6"/>
    <w:rsid w:val="00742C78"/>
    <w:rsid w:val="007437AF"/>
    <w:rsid w:val="00744339"/>
    <w:rsid w:val="007447CB"/>
    <w:rsid w:val="0074730B"/>
    <w:rsid w:val="00747A77"/>
    <w:rsid w:val="00747C1F"/>
    <w:rsid w:val="007500A1"/>
    <w:rsid w:val="007517B0"/>
    <w:rsid w:val="00754401"/>
    <w:rsid w:val="00754DF1"/>
    <w:rsid w:val="0075515F"/>
    <w:rsid w:val="00755D76"/>
    <w:rsid w:val="00755D98"/>
    <w:rsid w:val="0075646B"/>
    <w:rsid w:val="00756C48"/>
    <w:rsid w:val="00757672"/>
    <w:rsid w:val="00765440"/>
    <w:rsid w:val="00765EF4"/>
    <w:rsid w:val="00766D6D"/>
    <w:rsid w:val="007705C9"/>
    <w:rsid w:val="0077598E"/>
    <w:rsid w:val="007766B2"/>
    <w:rsid w:val="00776968"/>
    <w:rsid w:val="00780007"/>
    <w:rsid w:val="00782691"/>
    <w:rsid w:val="00783F4C"/>
    <w:rsid w:val="007847BC"/>
    <w:rsid w:val="0078700C"/>
    <w:rsid w:val="00787737"/>
    <w:rsid w:val="00790B48"/>
    <w:rsid w:val="00791F40"/>
    <w:rsid w:val="00792449"/>
    <w:rsid w:val="0079586A"/>
    <w:rsid w:val="007A00F5"/>
    <w:rsid w:val="007A1D2B"/>
    <w:rsid w:val="007A26BF"/>
    <w:rsid w:val="007A2FD1"/>
    <w:rsid w:val="007A358F"/>
    <w:rsid w:val="007A72F9"/>
    <w:rsid w:val="007B14F5"/>
    <w:rsid w:val="007B32BA"/>
    <w:rsid w:val="007B33D5"/>
    <w:rsid w:val="007B535F"/>
    <w:rsid w:val="007B62EB"/>
    <w:rsid w:val="007B63A6"/>
    <w:rsid w:val="007B78CD"/>
    <w:rsid w:val="007C02F3"/>
    <w:rsid w:val="007C3F09"/>
    <w:rsid w:val="007C40AC"/>
    <w:rsid w:val="007C4D45"/>
    <w:rsid w:val="007C5025"/>
    <w:rsid w:val="007C75EA"/>
    <w:rsid w:val="007C7614"/>
    <w:rsid w:val="007C7C09"/>
    <w:rsid w:val="007D0ACD"/>
    <w:rsid w:val="007D4FC2"/>
    <w:rsid w:val="007D5B5A"/>
    <w:rsid w:val="007D6B2B"/>
    <w:rsid w:val="007D7516"/>
    <w:rsid w:val="007E0795"/>
    <w:rsid w:val="007E0BA3"/>
    <w:rsid w:val="007E0BBF"/>
    <w:rsid w:val="007E2901"/>
    <w:rsid w:val="007E2F75"/>
    <w:rsid w:val="007E2F84"/>
    <w:rsid w:val="007E7976"/>
    <w:rsid w:val="007F0A99"/>
    <w:rsid w:val="007F1DF3"/>
    <w:rsid w:val="007F3144"/>
    <w:rsid w:val="007F33F6"/>
    <w:rsid w:val="007F3C32"/>
    <w:rsid w:val="007F644D"/>
    <w:rsid w:val="007F6500"/>
    <w:rsid w:val="00800F5B"/>
    <w:rsid w:val="008025B3"/>
    <w:rsid w:val="00803930"/>
    <w:rsid w:val="00803E2B"/>
    <w:rsid w:val="00804064"/>
    <w:rsid w:val="008051A5"/>
    <w:rsid w:val="00805424"/>
    <w:rsid w:val="00815773"/>
    <w:rsid w:val="008158E5"/>
    <w:rsid w:val="0081692A"/>
    <w:rsid w:val="00820E17"/>
    <w:rsid w:val="00822CDF"/>
    <w:rsid w:val="008231D5"/>
    <w:rsid w:val="0083013A"/>
    <w:rsid w:val="00831934"/>
    <w:rsid w:val="00831A3E"/>
    <w:rsid w:val="00832646"/>
    <w:rsid w:val="008330E0"/>
    <w:rsid w:val="00834253"/>
    <w:rsid w:val="00834871"/>
    <w:rsid w:val="00836CBC"/>
    <w:rsid w:val="00836E94"/>
    <w:rsid w:val="00840224"/>
    <w:rsid w:val="00841571"/>
    <w:rsid w:val="00842CBA"/>
    <w:rsid w:val="00842E36"/>
    <w:rsid w:val="00843961"/>
    <w:rsid w:val="00843B58"/>
    <w:rsid w:val="00843C64"/>
    <w:rsid w:val="00850112"/>
    <w:rsid w:val="00850885"/>
    <w:rsid w:val="00851325"/>
    <w:rsid w:val="00852C15"/>
    <w:rsid w:val="00854C97"/>
    <w:rsid w:val="00855A21"/>
    <w:rsid w:val="00855FED"/>
    <w:rsid w:val="00856221"/>
    <w:rsid w:val="00856422"/>
    <w:rsid w:val="0086079E"/>
    <w:rsid w:val="00860BF8"/>
    <w:rsid w:val="00861F77"/>
    <w:rsid w:val="00862B04"/>
    <w:rsid w:val="00864374"/>
    <w:rsid w:val="00864D9E"/>
    <w:rsid w:val="0086517C"/>
    <w:rsid w:val="00866069"/>
    <w:rsid w:val="00866AAC"/>
    <w:rsid w:val="00867D07"/>
    <w:rsid w:val="00873DA4"/>
    <w:rsid w:val="008743D7"/>
    <w:rsid w:val="00874732"/>
    <w:rsid w:val="00874AC2"/>
    <w:rsid w:val="00875590"/>
    <w:rsid w:val="00875E16"/>
    <w:rsid w:val="008760CB"/>
    <w:rsid w:val="00876D6F"/>
    <w:rsid w:val="00880C13"/>
    <w:rsid w:val="00882DE6"/>
    <w:rsid w:val="008836BB"/>
    <w:rsid w:val="0088682C"/>
    <w:rsid w:val="0088777B"/>
    <w:rsid w:val="00890604"/>
    <w:rsid w:val="008907FA"/>
    <w:rsid w:val="00894529"/>
    <w:rsid w:val="008945D6"/>
    <w:rsid w:val="008949C2"/>
    <w:rsid w:val="008A2ECF"/>
    <w:rsid w:val="008A2FA5"/>
    <w:rsid w:val="008A3003"/>
    <w:rsid w:val="008A6EC4"/>
    <w:rsid w:val="008B0646"/>
    <w:rsid w:val="008B197F"/>
    <w:rsid w:val="008B1CB2"/>
    <w:rsid w:val="008B211A"/>
    <w:rsid w:val="008B26C8"/>
    <w:rsid w:val="008B2C63"/>
    <w:rsid w:val="008B60E0"/>
    <w:rsid w:val="008B6202"/>
    <w:rsid w:val="008B7644"/>
    <w:rsid w:val="008C0279"/>
    <w:rsid w:val="008C260C"/>
    <w:rsid w:val="008C2C3B"/>
    <w:rsid w:val="008C3930"/>
    <w:rsid w:val="008C3F87"/>
    <w:rsid w:val="008C465D"/>
    <w:rsid w:val="008C4ACA"/>
    <w:rsid w:val="008D0D73"/>
    <w:rsid w:val="008D1258"/>
    <w:rsid w:val="008D1D2E"/>
    <w:rsid w:val="008D1DD3"/>
    <w:rsid w:val="008D58FB"/>
    <w:rsid w:val="008E15F1"/>
    <w:rsid w:val="008E3F98"/>
    <w:rsid w:val="008E478E"/>
    <w:rsid w:val="008E60AB"/>
    <w:rsid w:val="008E6352"/>
    <w:rsid w:val="008E78FF"/>
    <w:rsid w:val="008E7B21"/>
    <w:rsid w:val="008F0172"/>
    <w:rsid w:val="008F0C61"/>
    <w:rsid w:val="008F1418"/>
    <w:rsid w:val="008F1D46"/>
    <w:rsid w:val="008F1F4E"/>
    <w:rsid w:val="008F2C3D"/>
    <w:rsid w:val="008F2F6B"/>
    <w:rsid w:val="008F3ADF"/>
    <w:rsid w:val="008F3C3F"/>
    <w:rsid w:val="008F3F5B"/>
    <w:rsid w:val="008F408A"/>
    <w:rsid w:val="008F4B5E"/>
    <w:rsid w:val="008F4BF9"/>
    <w:rsid w:val="008F751A"/>
    <w:rsid w:val="008F7564"/>
    <w:rsid w:val="008F7E03"/>
    <w:rsid w:val="00900437"/>
    <w:rsid w:val="00903181"/>
    <w:rsid w:val="00905218"/>
    <w:rsid w:val="0090685D"/>
    <w:rsid w:val="00906D4F"/>
    <w:rsid w:val="00911180"/>
    <w:rsid w:val="00914621"/>
    <w:rsid w:val="009146B3"/>
    <w:rsid w:val="00915615"/>
    <w:rsid w:val="00923AE6"/>
    <w:rsid w:val="00924B70"/>
    <w:rsid w:val="009265C8"/>
    <w:rsid w:val="00926618"/>
    <w:rsid w:val="0093054A"/>
    <w:rsid w:val="00930721"/>
    <w:rsid w:val="0093199B"/>
    <w:rsid w:val="00931ECB"/>
    <w:rsid w:val="00932142"/>
    <w:rsid w:val="009333DA"/>
    <w:rsid w:val="00933892"/>
    <w:rsid w:val="00933BB8"/>
    <w:rsid w:val="0093563B"/>
    <w:rsid w:val="00935681"/>
    <w:rsid w:val="009357BA"/>
    <w:rsid w:val="00937F60"/>
    <w:rsid w:val="00942D20"/>
    <w:rsid w:val="00944C21"/>
    <w:rsid w:val="00947D95"/>
    <w:rsid w:val="00951238"/>
    <w:rsid w:val="00951300"/>
    <w:rsid w:val="00951B68"/>
    <w:rsid w:val="00953CDB"/>
    <w:rsid w:val="00953D7D"/>
    <w:rsid w:val="00954077"/>
    <w:rsid w:val="00954AC6"/>
    <w:rsid w:val="00954BC8"/>
    <w:rsid w:val="009609C4"/>
    <w:rsid w:val="00961623"/>
    <w:rsid w:val="00961C0B"/>
    <w:rsid w:val="00962067"/>
    <w:rsid w:val="00962A68"/>
    <w:rsid w:val="00963297"/>
    <w:rsid w:val="009639AE"/>
    <w:rsid w:val="009655C2"/>
    <w:rsid w:val="0097130C"/>
    <w:rsid w:val="00971F6B"/>
    <w:rsid w:val="00973F19"/>
    <w:rsid w:val="00974102"/>
    <w:rsid w:val="00975105"/>
    <w:rsid w:val="00975C23"/>
    <w:rsid w:val="00976FA5"/>
    <w:rsid w:val="00977F0C"/>
    <w:rsid w:val="009829D6"/>
    <w:rsid w:val="00982F41"/>
    <w:rsid w:val="00983114"/>
    <w:rsid w:val="009838D0"/>
    <w:rsid w:val="00984D6C"/>
    <w:rsid w:val="00985CF0"/>
    <w:rsid w:val="00990591"/>
    <w:rsid w:val="00990AB6"/>
    <w:rsid w:val="009911A7"/>
    <w:rsid w:val="00993DF3"/>
    <w:rsid w:val="00994273"/>
    <w:rsid w:val="00994B37"/>
    <w:rsid w:val="00995C48"/>
    <w:rsid w:val="009A11F3"/>
    <w:rsid w:val="009A1CB1"/>
    <w:rsid w:val="009A3386"/>
    <w:rsid w:val="009A35BA"/>
    <w:rsid w:val="009A3C69"/>
    <w:rsid w:val="009A4C28"/>
    <w:rsid w:val="009A6343"/>
    <w:rsid w:val="009A77AE"/>
    <w:rsid w:val="009A7C31"/>
    <w:rsid w:val="009A7F2A"/>
    <w:rsid w:val="009B106F"/>
    <w:rsid w:val="009B2E60"/>
    <w:rsid w:val="009B3FDD"/>
    <w:rsid w:val="009B44CF"/>
    <w:rsid w:val="009B4742"/>
    <w:rsid w:val="009B60FC"/>
    <w:rsid w:val="009B7738"/>
    <w:rsid w:val="009C03DE"/>
    <w:rsid w:val="009C1773"/>
    <w:rsid w:val="009C293A"/>
    <w:rsid w:val="009C3858"/>
    <w:rsid w:val="009D2AAC"/>
    <w:rsid w:val="009D2B77"/>
    <w:rsid w:val="009D3307"/>
    <w:rsid w:val="009D44CF"/>
    <w:rsid w:val="009D453E"/>
    <w:rsid w:val="009D45FC"/>
    <w:rsid w:val="009D5D35"/>
    <w:rsid w:val="009D5ED8"/>
    <w:rsid w:val="009D6017"/>
    <w:rsid w:val="009D6C8A"/>
    <w:rsid w:val="009E044A"/>
    <w:rsid w:val="009E1836"/>
    <w:rsid w:val="009E3037"/>
    <w:rsid w:val="009E4C50"/>
    <w:rsid w:val="009E52FF"/>
    <w:rsid w:val="009E623C"/>
    <w:rsid w:val="009F04BA"/>
    <w:rsid w:val="009F0A0A"/>
    <w:rsid w:val="009F217E"/>
    <w:rsid w:val="009F39B0"/>
    <w:rsid w:val="009F78C4"/>
    <w:rsid w:val="00A038DE"/>
    <w:rsid w:val="00A03A7D"/>
    <w:rsid w:val="00A03B3C"/>
    <w:rsid w:val="00A048B4"/>
    <w:rsid w:val="00A06852"/>
    <w:rsid w:val="00A075DD"/>
    <w:rsid w:val="00A07C44"/>
    <w:rsid w:val="00A07F2D"/>
    <w:rsid w:val="00A10074"/>
    <w:rsid w:val="00A10353"/>
    <w:rsid w:val="00A11D33"/>
    <w:rsid w:val="00A12177"/>
    <w:rsid w:val="00A17111"/>
    <w:rsid w:val="00A217F2"/>
    <w:rsid w:val="00A22091"/>
    <w:rsid w:val="00A23EF7"/>
    <w:rsid w:val="00A25227"/>
    <w:rsid w:val="00A32495"/>
    <w:rsid w:val="00A325F1"/>
    <w:rsid w:val="00A40063"/>
    <w:rsid w:val="00A41164"/>
    <w:rsid w:val="00A41297"/>
    <w:rsid w:val="00A43090"/>
    <w:rsid w:val="00A472EA"/>
    <w:rsid w:val="00A5032D"/>
    <w:rsid w:val="00A5144A"/>
    <w:rsid w:val="00A51704"/>
    <w:rsid w:val="00A52143"/>
    <w:rsid w:val="00A521A8"/>
    <w:rsid w:val="00A527C9"/>
    <w:rsid w:val="00A52AF9"/>
    <w:rsid w:val="00A53508"/>
    <w:rsid w:val="00A53989"/>
    <w:rsid w:val="00A54351"/>
    <w:rsid w:val="00A5490D"/>
    <w:rsid w:val="00A55491"/>
    <w:rsid w:val="00A55826"/>
    <w:rsid w:val="00A60E03"/>
    <w:rsid w:val="00A6127C"/>
    <w:rsid w:val="00A613AF"/>
    <w:rsid w:val="00A61578"/>
    <w:rsid w:val="00A63C0B"/>
    <w:rsid w:val="00A64FD0"/>
    <w:rsid w:val="00A65266"/>
    <w:rsid w:val="00A665F8"/>
    <w:rsid w:val="00A66897"/>
    <w:rsid w:val="00A70DA8"/>
    <w:rsid w:val="00A714CD"/>
    <w:rsid w:val="00A718DC"/>
    <w:rsid w:val="00A7359F"/>
    <w:rsid w:val="00A747DA"/>
    <w:rsid w:val="00A74909"/>
    <w:rsid w:val="00A76AEE"/>
    <w:rsid w:val="00A77DFB"/>
    <w:rsid w:val="00A8054B"/>
    <w:rsid w:val="00A80A2A"/>
    <w:rsid w:val="00A84029"/>
    <w:rsid w:val="00A84079"/>
    <w:rsid w:val="00A8438D"/>
    <w:rsid w:val="00A8760C"/>
    <w:rsid w:val="00A87A8B"/>
    <w:rsid w:val="00A87C32"/>
    <w:rsid w:val="00A91525"/>
    <w:rsid w:val="00A91E4D"/>
    <w:rsid w:val="00A91F46"/>
    <w:rsid w:val="00A92F7B"/>
    <w:rsid w:val="00A95E9D"/>
    <w:rsid w:val="00A97035"/>
    <w:rsid w:val="00A979B2"/>
    <w:rsid w:val="00AA15D4"/>
    <w:rsid w:val="00AA3F58"/>
    <w:rsid w:val="00AA4773"/>
    <w:rsid w:val="00AA5880"/>
    <w:rsid w:val="00AA599E"/>
    <w:rsid w:val="00AA5E5E"/>
    <w:rsid w:val="00AA6012"/>
    <w:rsid w:val="00AA6070"/>
    <w:rsid w:val="00AA60DE"/>
    <w:rsid w:val="00AB102E"/>
    <w:rsid w:val="00AB2679"/>
    <w:rsid w:val="00AB2AE7"/>
    <w:rsid w:val="00AB2EF6"/>
    <w:rsid w:val="00AB3B9C"/>
    <w:rsid w:val="00AB403C"/>
    <w:rsid w:val="00AB4612"/>
    <w:rsid w:val="00AC1311"/>
    <w:rsid w:val="00AC5A7D"/>
    <w:rsid w:val="00AC7E2B"/>
    <w:rsid w:val="00AD01E8"/>
    <w:rsid w:val="00AD063F"/>
    <w:rsid w:val="00AD20FB"/>
    <w:rsid w:val="00AD29FF"/>
    <w:rsid w:val="00AD30F0"/>
    <w:rsid w:val="00AD35DE"/>
    <w:rsid w:val="00AD3E6E"/>
    <w:rsid w:val="00AD4350"/>
    <w:rsid w:val="00AD4DF3"/>
    <w:rsid w:val="00AD6578"/>
    <w:rsid w:val="00AD6AEE"/>
    <w:rsid w:val="00AE11C8"/>
    <w:rsid w:val="00AE14FC"/>
    <w:rsid w:val="00AE1B07"/>
    <w:rsid w:val="00AE3648"/>
    <w:rsid w:val="00AE3739"/>
    <w:rsid w:val="00AE6B02"/>
    <w:rsid w:val="00AE6F72"/>
    <w:rsid w:val="00AF038F"/>
    <w:rsid w:val="00AF0BBB"/>
    <w:rsid w:val="00AF1A24"/>
    <w:rsid w:val="00AF34FE"/>
    <w:rsid w:val="00AF4DCB"/>
    <w:rsid w:val="00AF51C0"/>
    <w:rsid w:val="00AF58FC"/>
    <w:rsid w:val="00AF7C43"/>
    <w:rsid w:val="00B00B9E"/>
    <w:rsid w:val="00B012AD"/>
    <w:rsid w:val="00B03483"/>
    <w:rsid w:val="00B06503"/>
    <w:rsid w:val="00B07832"/>
    <w:rsid w:val="00B119ED"/>
    <w:rsid w:val="00B124A2"/>
    <w:rsid w:val="00B12D44"/>
    <w:rsid w:val="00B13200"/>
    <w:rsid w:val="00B1625D"/>
    <w:rsid w:val="00B16979"/>
    <w:rsid w:val="00B208FC"/>
    <w:rsid w:val="00B20DA8"/>
    <w:rsid w:val="00B20FB5"/>
    <w:rsid w:val="00B2254E"/>
    <w:rsid w:val="00B229EE"/>
    <w:rsid w:val="00B23820"/>
    <w:rsid w:val="00B25143"/>
    <w:rsid w:val="00B256A3"/>
    <w:rsid w:val="00B273C3"/>
    <w:rsid w:val="00B300E4"/>
    <w:rsid w:val="00B31620"/>
    <w:rsid w:val="00B318EF"/>
    <w:rsid w:val="00B32E45"/>
    <w:rsid w:val="00B33EC9"/>
    <w:rsid w:val="00B34F38"/>
    <w:rsid w:val="00B3685B"/>
    <w:rsid w:val="00B37DCF"/>
    <w:rsid w:val="00B37EAB"/>
    <w:rsid w:val="00B41F33"/>
    <w:rsid w:val="00B43B26"/>
    <w:rsid w:val="00B4579D"/>
    <w:rsid w:val="00B46176"/>
    <w:rsid w:val="00B46CA1"/>
    <w:rsid w:val="00B46E85"/>
    <w:rsid w:val="00B47343"/>
    <w:rsid w:val="00B504AA"/>
    <w:rsid w:val="00B51063"/>
    <w:rsid w:val="00B520A5"/>
    <w:rsid w:val="00B526EC"/>
    <w:rsid w:val="00B52A21"/>
    <w:rsid w:val="00B5323E"/>
    <w:rsid w:val="00B54425"/>
    <w:rsid w:val="00B56303"/>
    <w:rsid w:val="00B6039E"/>
    <w:rsid w:val="00B62860"/>
    <w:rsid w:val="00B62F25"/>
    <w:rsid w:val="00B63A54"/>
    <w:rsid w:val="00B64D7B"/>
    <w:rsid w:val="00B65692"/>
    <w:rsid w:val="00B65709"/>
    <w:rsid w:val="00B65C95"/>
    <w:rsid w:val="00B677BE"/>
    <w:rsid w:val="00B701E8"/>
    <w:rsid w:val="00B71618"/>
    <w:rsid w:val="00B7175B"/>
    <w:rsid w:val="00B7284A"/>
    <w:rsid w:val="00B73543"/>
    <w:rsid w:val="00B7366A"/>
    <w:rsid w:val="00B74D55"/>
    <w:rsid w:val="00B76ABA"/>
    <w:rsid w:val="00B76B71"/>
    <w:rsid w:val="00B777EC"/>
    <w:rsid w:val="00B822D6"/>
    <w:rsid w:val="00B83C9A"/>
    <w:rsid w:val="00B847ED"/>
    <w:rsid w:val="00B8616C"/>
    <w:rsid w:val="00B87E32"/>
    <w:rsid w:val="00B93058"/>
    <w:rsid w:val="00B94692"/>
    <w:rsid w:val="00B9504E"/>
    <w:rsid w:val="00B95EFB"/>
    <w:rsid w:val="00B977FB"/>
    <w:rsid w:val="00BA275C"/>
    <w:rsid w:val="00BA2842"/>
    <w:rsid w:val="00BA3D49"/>
    <w:rsid w:val="00BA41E6"/>
    <w:rsid w:val="00BA46C7"/>
    <w:rsid w:val="00BA502C"/>
    <w:rsid w:val="00BA5739"/>
    <w:rsid w:val="00BA59D3"/>
    <w:rsid w:val="00BA5E99"/>
    <w:rsid w:val="00BB00EA"/>
    <w:rsid w:val="00BB0BFB"/>
    <w:rsid w:val="00BB12E5"/>
    <w:rsid w:val="00BB167C"/>
    <w:rsid w:val="00BB293F"/>
    <w:rsid w:val="00BB29C8"/>
    <w:rsid w:val="00BB343F"/>
    <w:rsid w:val="00BB395C"/>
    <w:rsid w:val="00BB5F4B"/>
    <w:rsid w:val="00BB62BE"/>
    <w:rsid w:val="00BB65B1"/>
    <w:rsid w:val="00BB6B21"/>
    <w:rsid w:val="00BC13CD"/>
    <w:rsid w:val="00BC339F"/>
    <w:rsid w:val="00BC565B"/>
    <w:rsid w:val="00BD1C86"/>
    <w:rsid w:val="00BD26B8"/>
    <w:rsid w:val="00BD279F"/>
    <w:rsid w:val="00BD290D"/>
    <w:rsid w:val="00BD29FF"/>
    <w:rsid w:val="00BD3418"/>
    <w:rsid w:val="00BD4296"/>
    <w:rsid w:val="00BD5867"/>
    <w:rsid w:val="00BD5894"/>
    <w:rsid w:val="00BD6EC7"/>
    <w:rsid w:val="00BD782E"/>
    <w:rsid w:val="00BE01C4"/>
    <w:rsid w:val="00BE12FB"/>
    <w:rsid w:val="00BE3225"/>
    <w:rsid w:val="00BE3C73"/>
    <w:rsid w:val="00BE46DC"/>
    <w:rsid w:val="00BE51B8"/>
    <w:rsid w:val="00BE6425"/>
    <w:rsid w:val="00BE6436"/>
    <w:rsid w:val="00BF01FD"/>
    <w:rsid w:val="00BF0B34"/>
    <w:rsid w:val="00BF0D11"/>
    <w:rsid w:val="00BF17A9"/>
    <w:rsid w:val="00BF2BBF"/>
    <w:rsid w:val="00BF2C55"/>
    <w:rsid w:val="00BF31C2"/>
    <w:rsid w:val="00C01D55"/>
    <w:rsid w:val="00C02F1B"/>
    <w:rsid w:val="00C0326E"/>
    <w:rsid w:val="00C04780"/>
    <w:rsid w:val="00C049E4"/>
    <w:rsid w:val="00C06C92"/>
    <w:rsid w:val="00C10B3B"/>
    <w:rsid w:val="00C10EA5"/>
    <w:rsid w:val="00C113D2"/>
    <w:rsid w:val="00C11868"/>
    <w:rsid w:val="00C11C84"/>
    <w:rsid w:val="00C133A5"/>
    <w:rsid w:val="00C138EA"/>
    <w:rsid w:val="00C15275"/>
    <w:rsid w:val="00C217E8"/>
    <w:rsid w:val="00C238BC"/>
    <w:rsid w:val="00C2393A"/>
    <w:rsid w:val="00C266A2"/>
    <w:rsid w:val="00C30CE3"/>
    <w:rsid w:val="00C3137A"/>
    <w:rsid w:val="00C31A83"/>
    <w:rsid w:val="00C3218E"/>
    <w:rsid w:val="00C32580"/>
    <w:rsid w:val="00C34265"/>
    <w:rsid w:val="00C34486"/>
    <w:rsid w:val="00C34FE1"/>
    <w:rsid w:val="00C364AC"/>
    <w:rsid w:val="00C364B4"/>
    <w:rsid w:val="00C37DF1"/>
    <w:rsid w:val="00C42A9D"/>
    <w:rsid w:val="00C43A1E"/>
    <w:rsid w:val="00C44923"/>
    <w:rsid w:val="00C452D8"/>
    <w:rsid w:val="00C45EFB"/>
    <w:rsid w:val="00C4603E"/>
    <w:rsid w:val="00C505D6"/>
    <w:rsid w:val="00C517D3"/>
    <w:rsid w:val="00C518F9"/>
    <w:rsid w:val="00C519A8"/>
    <w:rsid w:val="00C52181"/>
    <w:rsid w:val="00C52232"/>
    <w:rsid w:val="00C53062"/>
    <w:rsid w:val="00C56AD5"/>
    <w:rsid w:val="00C56E68"/>
    <w:rsid w:val="00C604AE"/>
    <w:rsid w:val="00C62089"/>
    <w:rsid w:val="00C62FFC"/>
    <w:rsid w:val="00C6418F"/>
    <w:rsid w:val="00C6544B"/>
    <w:rsid w:val="00C65EC4"/>
    <w:rsid w:val="00C66CB5"/>
    <w:rsid w:val="00C6770F"/>
    <w:rsid w:val="00C7134A"/>
    <w:rsid w:val="00C71595"/>
    <w:rsid w:val="00C749B3"/>
    <w:rsid w:val="00C74C33"/>
    <w:rsid w:val="00C755F8"/>
    <w:rsid w:val="00C75DCE"/>
    <w:rsid w:val="00C80601"/>
    <w:rsid w:val="00C81E19"/>
    <w:rsid w:val="00C824A3"/>
    <w:rsid w:val="00C825FC"/>
    <w:rsid w:val="00C833B9"/>
    <w:rsid w:val="00C83575"/>
    <w:rsid w:val="00C848C6"/>
    <w:rsid w:val="00C85F4A"/>
    <w:rsid w:val="00C871F3"/>
    <w:rsid w:val="00C95A16"/>
    <w:rsid w:val="00C961A5"/>
    <w:rsid w:val="00C96355"/>
    <w:rsid w:val="00CA0F78"/>
    <w:rsid w:val="00CA1965"/>
    <w:rsid w:val="00CA4B50"/>
    <w:rsid w:val="00CA6268"/>
    <w:rsid w:val="00CA6F1B"/>
    <w:rsid w:val="00CA7B47"/>
    <w:rsid w:val="00CB0261"/>
    <w:rsid w:val="00CB0525"/>
    <w:rsid w:val="00CB0D8B"/>
    <w:rsid w:val="00CB0F19"/>
    <w:rsid w:val="00CB0F8D"/>
    <w:rsid w:val="00CB1190"/>
    <w:rsid w:val="00CB48F5"/>
    <w:rsid w:val="00CB661D"/>
    <w:rsid w:val="00CB697B"/>
    <w:rsid w:val="00CC03E4"/>
    <w:rsid w:val="00CC1A17"/>
    <w:rsid w:val="00CC26BC"/>
    <w:rsid w:val="00CC56D2"/>
    <w:rsid w:val="00CC6D66"/>
    <w:rsid w:val="00CC7AAC"/>
    <w:rsid w:val="00CD0783"/>
    <w:rsid w:val="00CD0A20"/>
    <w:rsid w:val="00CD0DCF"/>
    <w:rsid w:val="00CD2DA5"/>
    <w:rsid w:val="00CD3FB9"/>
    <w:rsid w:val="00CD6A17"/>
    <w:rsid w:val="00CD6D41"/>
    <w:rsid w:val="00CD7A2C"/>
    <w:rsid w:val="00CE106B"/>
    <w:rsid w:val="00CE23AF"/>
    <w:rsid w:val="00CE2FF9"/>
    <w:rsid w:val="00CE5A68"/>
    <w:rsid w:val="00CE6F7F"/>
    <w:rsid w:val="00CF1F65"/>
    <w:rsid w:val="00CF2F0F"/>
    <w:rsid w:val="00CF451C"/>
    <w:rsid w:val="00CF583C"/>
    <w:rsid w:val="00CF5D6A"/>
    <w:rsid w:val="00CF6A5A"/>
    <w:rsid w:val="00D00ADE"/>
    <w:rsid w:val="00D00DA8"/>
    <w:rsid w:val="00D0221C"/>
    <w:rsid w:val="00D06D83"/>
    <w:rsid w:val="00D1052C"/>
    <w:rsid w:val="00D115C5"/>
    <w:rsid w:val="00D12AB9"/>
    <w:rsid w:val="00D13406"/>
    <w:rsid w:val="00D13441"/>
    <w:rsid w:val="00D147AD"/>
    <w:rsid w:val="00D15453"/>
    <w:rsid w:val="00D16475"/>
    <w:rsid w:val="00D16A04"/>
    <w:rsid w:val="00D17684"/>
    <w:rsid w:val="00D20254"/>
    <w:rsid w:val="00D211D9"/>
    <w:rsid w:val="00D2189A"/>
    <w:rsid w:val="00D24B2D"/>
    <w:rsid w:val="00D2725B"/>
    <w:rsid w:val="00D275CF"/>
    <w:rsid w:val="00D303BC"/>
    <w:rsid w:val="00D33B67"/>
    <w:rsid w:val="00D35500"/>
    <w:rsid w:val="00D35929"/>
    <w:rsid w:val="00D375EB"/>
    <w:rsid w:val="00D378B3"/>
    <w:rsid w:val="00D42750"/>
    <w:rsid w:val="00D43EE5"/>
    <w:rsid w:val="00D46AFE"/>
    <w:rsid w:val="00D47A45"/>
    <w:rsid w:val="00D47AE0"/>
    <w:rsid w:val="00D52DF0"/>
    <w:rsid w:val="00D53891"/>
    <w:rsid w:val="00D53E85"/>
    <w:rsid w:val="00D546CF"/>
    <w:rsid w:val="00D54AF4"/>
    <w:rsid w:val="00D557D8"/>
    <w:rsid w:val="00D5654F"/>
    <w:rsid w:val="00D602F9"/>
    <w:rsid w:val="00D61C04"/>
    <w:rsid w:val="00D623AB"/>
    <w:rsid w:val="00D62960"/>
    <w:rsid w:val="00D643C9"/>
    <w:rsid w:val="00D64738"/>
    <w:rsid w:val="00D64872"/>
    <w:rsid w:val="00D64A06"/>
    <w:rsid w:val="00D659C9"/>
    <w:rsid w:val="00D66023"/>
    <w:rsid w:val="00D66CCA"/>
    <w:rsid w:val="00D676B1"/>
    <w:rsid w:val="00D67DB1"/>
    <w:rsid w:val="00D70C94"/>
    <w:rsid w:val="00D73910"/>
    <w:rsid w:val="00D744DC"/>
    <w:rsid w:val="00D7490E"/>
    <w:rsid w:val="00D749CD"/>
    <w:rsid w:val="00D7548E"/>
    <w:rsid w:val="00D75574"/>
    <w:rsid w:val="00D76E06"/>
    <w:rsid w:val="00D77554"/>
    <w:rsid w:val="00D777E4"/>
    <w:rsid w:val="00D81A6E"/>
    <w:rsid w:val="00D829DA"/>
    <w:rsid w:val="00D83057"/>
    <w:rsid w:val="00D8478F"/>
    <w:rsid w:val="00D867FD"/>
    <w:rsid w:val="00D86ACA"/>
    <w:rsid w:val="00D90BF9"/>
    <w:rsid w:val="00D91FB8"/>
    <w:rsid w:val="00D92190"/>
    <w:rsid w:val="00D92C5A"/>
    <w:rsid w:val="00D94766"/>
    <w:rsid w:val="00D94AA1"/>
    <w:rsid w:val="00D95225"/>
    <w:rsid w:val="00D97302"/>
    <w:rsid w:val="00DA0539"/>
    <w:rsid w:val="00DA070D"/>
    <w:rsid w:val="00DA2098"/>
    <w:rsid w:val="00DA2FE0"/>
    <w:rsid w:val="00DA40ED"/>
    <w:rsid w:val="00DA435E"/>
    <w:rsid w:val="00DA4766"/>
    <w:rsid w:val="00DA634C"/>
    <w:rsid w:val="00DA6412"/>
    <w:rsid w:val="00DB183F"/>
    <w:rsid w:val="00DB4BA6"/>
    <w:rsid w:val="00DB535C"/>
    <w:rsid w:val="00DB5E57"/>
    <w:rsid w:val="00DC1AB2"/>
    <w:rsid w:val="00DC3828"/>
    <w:rsid w:val="00DC3DDA"/>
    <w:rsid w:val="00DC6AA2"/>
    <w:rsid w:val="00DC75AE"/>
    <w:rsid w:val="00DC7EA5"/>
    <w:rsid w:val="00DD0178"/>
    <w:rsid w:val="00DD1172"/>
    <w:rsid w:val="00DD1418"/>
    <w:rsid w:val="00DD1D6D"/>
    <w:rsid w:val="00DD5F7E"/>
    <w:rsid w:val="00DD7414"/>
    <w:rsid w:val="00DD7CA6"/>
    <w:rsid w:val="00DD7CD9"/>
    <w:rsid w:val="00DE125F"/>
    <w:rsid w:val="00DE547A"/>
    <w:rsid w:val="00DE70B7"/>
    <w:rsid w:val="00DF17D3"/>
    <w:rsid w:val="00DF19D0"/>
    <w:rsid w:val="00DF29F0"/>
    <w:rsid w:val="00DF3729"/>
    <w:rsid w:val="00DF3892"/>
    <w:rsid w:val="00DF539F"/>
    <w:rsid w:val="00DF65C9"/>
    <w:rsid w:val="00E013E2"/>
    <w:rsid w:val="00E01DAF"/>
    <w:rsid w:val="00E03A6B"/>
    <w:rsid w:val="00E047E6"/>
    <w:rsid w:val="00E06762"/>
    <w:rsid w:val="00E06AD6"/>
    <w:rsid w:val="00E07766"/>
    <w:rsid w:val="00E108FC"/>
    <w:rsid w:val="00E110AB"/>
    <w:rsid w:val="00E13A8E"/>
    <w:rsid w:val="00E1485F"/>
    <w:rsid w:val="00E148C5"/>
    <w:rsid w:val="00E14D6F"/>
    <w:rsid w:val="00E174B5"/>
    <w:rsid w:val="00E222D7"/>
    <w:rsid w:val="00E22A6F"/>
    <w:rsid w:val="00E22BB8"/>
    <w:rsid w:val="00E24170"/>
    <w:rsid w:val="00E27193"/>
    <w:rsid w:val="00E3086B"/>
    <w:rsid w:val="00E33BFF"/>
    <w:rsid w:val="00E34064"/>
    <w:rsid w:val="00E35A09"/>
    <w:rsid w:val="00E36A22"/>
    <w:rsid w:val="00E37605"/>
    <w:rsid w:val="00E37BBD"/>
    <w:rsid w:val="00E405F3"/>
    <w:rsid w:val="00E4100B"/>
    <w:rsid w:val="00E420B2"/>
    <w:rsid w:val="00E44398"/>
    <w:rsid w:val="00E45D93"/>
    <w:rsid w:val="00E46453"/>
    <w:rsid w:val="00E50661"/>
    <w:rsid w:val="00E5192E"/>
    <w:rsid w:val="00E52EF6"/>
    <w:rsid w:val="00E53BE4"/>
    <w:rsid w:val="00E55A87"/>
    <w:rsid w:val="00E61F8A"/>
    <w:rsid w:val="00E638F3"/>
    <w:rsid w:val="00E6634A"/>
    <w:rsid w:val="00E66B41"/>
    <w:rsid w:val="00E7107E"/>
    <w:rsid w:val="00E71575"/>
    <w:rsid w:val="00E73E39"/>
    <w:rsid w:val="00E742FF"/>
    <w:rsid w:val="00E74682"/>
    <w:rsid w:val="00E773CF"/>
    <w:rsid w:val="00E81A7E"/>
    <w:rsid w:val="00E82367"/>
    <w:rsid w:val="00E85A6B"/>
    <w:rsid w:val="00E9197F"/>
    <w:rsid w:val="00E92328"/>
    <w:rsid w:val="00E94ED0"/>
    <w:rsid w:val="00E95DFC"/>
    <w:rsid w:val="00E95F3F"/>
    <w:rsid w:val="00EA1819"/>
    <w:rsid w:val="00EA209B"/>
    <w:rsid w:val="00EA37E4"/>
    <w:rsid w:val="00EA76B7"/>
    <w:rsid w:val="00EA78BC"/>
    <w:rsid w:val="00EB003A"/>
    <w:rsid w:val="00EB1220"/>
    <w:rsid w:val="00EB5B2A"/>
    <w:rsid w:val="00EB5D53"/>
    <w:rsid w:val="00EB6231"/>
    <w:rsid w:val="00EB7234"/>
    <w:rsid w:val="00EC14EC"/>
    <w:rsid w:val="00EC1DD7"/>
    <w:rsid w:val="00EC58BC"/>
    <w:rsid w:val="00EC676D"/>
    <w:rsid w:val="00EC6992"/>
    <w:rsid w:val="00EC71D7"/>
    <w:rsid w:val="00EC7E3C"/>
    <w:rsid w:val="00ED03FA"/>
    <w:rsid w:val="00ED14DB"/>
    <w:rsid w:val="00ED23DD"/>
    <w:rsid w:val="00ED2DE5"/>
    <w:rsid w:val="00ED4A27"/>
    <w:rsid w:val="00ED5289"/>
    <w:rsid w:val="00ED5A9B"/>
    <w:rsid w:val="00ED67A1"/>
    <w:rsid w:val="00ED68B7"/>
    <w:rsid w:val="00EE03C5"/>
    <w:rsid w:val="00EE0CD2"/>
    <w:rsid w:val="00EE0D4F"/>
    <w:rsid w:val="00EE12D1"/>
    <w:rsid w:val="00EE13F1"/>
    <w:rsid w:val="00EE1A35"/>
    <w:rsid w:val="00EE1A39"/>
    <w:rsid w:val="00EE49CB"/>
    <w:rsid w:val="00EE4A1C"/>
    <w:rsid w:val="00EE72C3"/>
    <w:rsid w:val="00EF4E4B"/>
    <w:rsid w:val="00EF7700"/>
    <w:rsid w:val="00F064FF"/>
    <w:rsid w:val="00F06D7B"/>
    <w:rsid w:val="00F07D7C"/>
    <w:rsid w:val="00F10AD7"/>
    <w:rsid w:val="00F11A80"/>
    <w:rsid w:val="00F120C5"/>
    <w:rsid w:val="00F142B2"/>
    <w:rsid w:val="00F16DA7"/>
    <w:rsid w:val="00F179F4"/>
    <w:rsid w:val="00F17CF2"/>
    <w:rsid w:val="00F21A56"/>
    <w:rsid w:val="00F226D0"/>
    <w:rsid w:val="00F2282F"/>
    <w:rsid w:val="00F22996"/>
    <w:rsid w:val="00F2441E"/>
    <w:rsid w:val="00F24FC0"/>
    <w:rsid w:val="00F27495"/>
    <w:rsid w:val="00F30966"/>
    <w:rsid w:val="00F30A6D"/>
    <w:rsid w:val="00F318EF"/>
    <w:rsid w:val="00F31B31"/>
    <w:rsid w:val="00F32432"/>
    <w:rsid w:val="00F32E41"/>
    <w:rsid w:val="00F34710"/>
    <w:rsid w:val="00F3510D"/>
    <w:rsid w:val="00F37E64"/>
    <w:rsid w:val="00F41775"/>
    <w:rsid w:val="00F43348"/>
    <w:rsid w:val="00F43E7B"/>
    <w:rsid w:val="00F453A9"/>
    <w:rsid w:val="00F453EC"/>
    <w:rsid w:val="00F473EF"/>
    <w:rsid w:val="00F50591"/>
    <w:rsid w:val="00F50EC8"/>
    <w:rsid w:val="00F50ED9"/>
    <w:rsid w:val="00F521C1"/>
    <w:rsid w:val="00F5506F"/>
    <w:rsid w:val="00F553F5"/>
    <w:rsid w:val="00F56676"/>
    <w:rsid w:val="00F57A2C"/>
    <w:rsid w:val="00F57E16"/>
    <w:rsid w:val="00F6334A"/>
    <w:rsid w:val="00F6437F"/>
    <w:rsid w:val="00F651DD"/>
    <w:rsid w:val="00F711E4"/>
    <w:rsid w:val="00F72EBF"/>
    <w:rsid w:val="00F77049"/>
    <w:rsid w:val="00F77276"/>
    <w:rsid w:val="00F83788"/>
    <w:rsid w:val="00F8390C"/>
    <w:rsid w:val="00F848AD"/>
    <w:rsid w:val="00F85940"/>
    <w:rsid w:val="00F8724F"/>
    <w:rsid w:val="00F91ABC"/>
    <w:rsid w:val="00F96222"/>
    <w:rsid w:val="00F973DB"/>
    <w:rsid w:val="00FA10BE"/>
    <w:rsid w:val="00FA3F13"/>
    <w:rsid w:val="00FA6AD5"/>
    <w:rsid w:val="00FB0CD5"/>
    <w:rsid w:val="00FB4566"/>
    <w:rsid w:val="00FB48CA"/>
    <w:rsid w:val="00FB5F98"/>
    <w:rsid w:val="00FB637A"/>
    <w:rsid w:val="00FB64AB"/>
    <w:rsid w:val="00FC069A"/>
    <w:rsid w:val="00FC1A80"/>
    <w:rsid w:val="00FC5454"/>
    <w:rsid w:val="00FC6E20"/>
    <w:rsid w:val="00FC7ADE"/>
    <w:rsid w:val="00FD0620"/>
    <w:rsid w:val="00FD0CDF"/>
    <w:rsid w:val="00FD1E7B"/>
    <w:rsid w:val="00FD1EB3"/>
    <w:rsid w:val="00FD2D6D"/>
    <w:rsid w:val="00FD3601"/>
    <w:rsid w:val="00FD3A7F"/>
    <w:rsid w:val="00FD66B4"/>
    <w:rsid w:val="00FE072C"/>
    <w:rsid w:val="00FE31F6"/>
    <w:rsid w:val="00FE4D4E"/>
    <w:rsid w:val="00FE5C32"/>
    <w:rsid w:val="00FE71E3"/>
    <w:rsid w:val="00FF06BD"/>
    <w:rsid w:val="00FF0E73"/>
    <w:rsid w:val="00FF10B8"/>
    <w:rsid w:val="00FF2023"/>
    <w:rsid w:val="00FF242F"/>
    <w:rsid w:val="00FF2F02"/>
    <w:rsid w:val="00FF3ACA"/>
    <w:rsid w:val="00FF4B75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qFormat="1"/>
  </w:latentStyles>
  <w:style w:type="paragraph" w:default="1" w:styleId="a">
    <w:name w:val="Normal"/>
    <w:qFormat/>
    <w:rsid w:val="007D4FC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1531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531A1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531A1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1531A1"/>
    <w:rPr>
      <w:rFonts w:ascii="Cambria" w:hAnsi="Cambria" w:cs="Times New Roman"/>
    </w:rPr>
  </w:style>
  <w:style w:type="character" w:styleId="a3">
    <w:name w:val="Hyperlink"/>
    <w:uiPriority w:val="99"/>
    <w:rsid w:val="006B65C9"/>
    <w:rPr>
      <w:rFonts w:cs="Times New Roman"/>
      <w:color w:val="000080"/>
      <w:u w:val="single"/>
    </w:rPr>
  </w:style>
  <w:style w:type="character" w:customStyle="1" w:styleId="a4">
    <w:name w:val="Символ сноски"/>
    <w:uiPriority w:val="99"/>
    <w:rsid w:val="006B65C9"/>
  </w:style>
  <w:style w:type="character" w:styleId="a5">
    <w:name w:val="footnote reference"/>
    <w:uiPriority w:val="99"/>
    <w:rsid w:val="006B65C9"/>
    <w:rPr>
      <w:rFonts w:cs="Times New Roman"/>
      <w:vertAlign w:val="superscript"/>
    </w:rPr>
  </w:style>
  <w:style w:type="paragraph" w:styleId="a6">
    <w:name w:val="Body Text"/>
    <w:basedOn w:val="a"/>
    <w:link w:val="a7"/>
    <w:uiPriority w:val="99"/>
    <w:rsid w:val="006B65C9"/>
    <w:pPr>
      <w:widowControl w:val="0"/>
      <w:suppressAutoHyphens/>
      <w:spacing w:after="120"/>
    </w:pPr>
    <w:rPr>
      <w:rFonts w:ascii="PT Sans" w:hAnsi="PT Sans"/>
      <w:kern w:val="1"/>
    </w:rPr>
  </w:style>
  <w:style w:type="character" w:customStyle="1" w:styleId="a7">
    <w:name w:val="Основной текст Знак"/>
    <w:link w:val="a6"/>
    <w:uiPriority w:val="99"/>
    <w:locked/>
    <w:rsid w:val="006B65C9"/>
    <w:rPr>
      <w:rFonts w:ascii="PT Sans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uiPriority w:val="99"/>
    <w:rsid w:val="006B65C9"/>
    <w:pPr>
      <w:spacing w:after="0"/>
      <w:ind w:firstLine="709"/>
      <w:jc w:val="both"/>
    </w:pPr>
  </w:style>
  <w:style w:type="character" w:customStyle="1" w:styleId="a9">
    <w:name w:val="Основной текст с отступом Знак"/>
    <w:link w:val="a8"/>
    <w:uiPriority w:val="99"/>
    <w:locked/>
    <w:rsid w:val="006B65C9"/>
    <w:rPr>
      <w:rFonts w:ascii="PT Sans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uiPriority w:val="99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uiPriority w:val="99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uiPriority w:val="99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6B65C9"/>
    <w:rPr>
      <w:rFonts w:ascii="Arial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uiPriority w:val="99"/>
    <w:rsid w:val="006B65C9"/>
    <w:pPr>
      <w:spacing w:after="0"/>
      <w:ind w:left="1361"/>
    </w:pPr>
  </w:style>
  <w:style w:type="paragraph" w:customStyle="1" w:styleId="ae">
    <w:name w:val="Заголовок Раздел"/>
    <w:uiPriority w:val="99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uiPriority w:val="99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uiPriority w:val="99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uiPriority w:val="99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rsid w:val="00AD01E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4">
    <w:name w:val="Верхний колонтитул Знак"/>
    <w:link w:val="af3"/>
    <w:uiPriority w:val="99"/>
    <w:locked/>
    <w:rsid w:val="00AD01E8"/>
    <w:rPr>
      <w:rFonts w:cs="Times New Roman"/>
    </w:rPr>
  </w:style>
  <w:style w:type="paragraph" w:styleId="af5">
    <w:name w:val="footer"/>
    <w:basedOn w:val="a"/>
    <w:link w:val="af6"/>
    <w:uiPriority w:val="99"/>
    <w:rsid w:val="00AD01E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6">
    <w:name w:val="Нижний колонтитул Знак"/>
    <w:link w:val="af5"/>
    <w:uiPriority w:val="99"/>
    <w:locked/>
    <w:rsid w:val="00AD01E8"/>
    <w:rPr>
      <w:rFonts w:cs="Times New Roman"/>
    </w:rPr>
  </w:style>
  <w:style w:type="paragraph" w:styleId="af7">
    <w:name w:val="Balloon Text"/>
    <w:basedOn w:val="a"/>
    <w:link w:val="af8"/>
    <w:uiPriority w:val="99"/>
    <w:semiHidden/>
    <w:rsid w:val="008E15F1"/>
    <w:rPr>
      <w:rFonts w:ascii="Times New Roman" w:hAnsi="Times New Roman"/>
      <w:sz w:val="2"/>
      <w:szCs w:val="20"/>
    </w:rPr>
  </w:style>
  <w:style w:type="character" w:customStyle="1" w:styleId="af8">
    <w:name w:val="Текст выноски Знак"/>
    <w:link w:val="af7"/>
    <w:uiPriority w:val="99"/>
    <w:semiHidden/>
    <w:locked/>
    <w:rsid w:val="00566809"/>
    <w:rPr>
      <w:rFonts w:ascii="Times New Roman" w:hAnsi="Times New Roman" w:cs="Times New Roman"/>
      <w:sz w:val="2"/>
      <w:lang w:val="en-US" w:eastAsia="en-US"/>
    </w:rPr>
  </w:style>
  <w:style w:type="character" w:styleId="af9">
    <w:name w:val="page number"/>
    <w:uiPriority w:val="99"/>
    <w:rsid w:val="00CD3FB9"/>
    <w:rPr>
      <w:rFonts w:cs="Times New Roman"/>
    </w:rPr>
  </w:style>
  <w:style w:type="table" w:styleId="afa">
    <w:name w:val="Table Grid"/>
    <w:basedOn w:val="a1"/>
    <w:uiPriority w:val="99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b">
    <w:name w:val="annotation reference"/>
    <w:uiPriority w:val="99"/>
    <w:semiHidden/>
    <w:rsid w:val="00A472EA"/>
    <w:rPr>
      <w:rFonts w:cs="Times New Roman"/>
      <w:sz w:val="16"/>
      <w:szCs w:val="16"/>
    </w:rPr>
  </w:style>
  <w:style w:type="paragraph" w:styleId="afc">
    <w:name w:val="annotation text"/>
    <w:basedOn w:val="a"/>
    <w:link w:val="afd"/>
    <w:uiPriority w:val="99"/>
    <w:semiHidden/>
    <w:rsid w:val="00A472EA"/>
    <w:rPr>
      <w:sz w:val="20"/>
      <w:szCs w:val="20"/>
    </w:rPr>
  </w:style>
  <w:style w:type="character" w:customStyle="1" w:styleId="afd">
    <w:name w:val="Текст примечания Знак"/>
    <w:link w:val="afc"/>
    <w:uiPriority w:val="99"/>
    <w:semiHidden/>
    <w:locked/>
    <w:rsid w:val="00566809"/>
    <w:rPr>
      <w:rFonts w:cs="Times New Roman"/>
      <w:sz w:val="20"/>
      <w:szCs w:val="20"/>
      <w:lang w:val="en-US" w:eastAsia="en-US"/>
    </w:rPr>
  </w:style>
  <w:style w:type="paragraph" w:styleId="afe">
    <w:name w:val="annotation subject"/>
    <w:basedOn w:val="afc"/>
    <w:next w:val="afc"/>
    <w:link w:val="aff"/>
    <w:uiPriority w:val="99"/>
    <w:semiHidden/>
    <w:rsid w:val="00A472EA"/>
    <w:rPr>
      <w:b/>
      <w:bCs/>
    </w:rPr>
  </w:style>
  <w:style w:type="character" w:customStyle="1" w:styleId="aff">
    <w:name w:val="Тема примечания Знак"/>
    <w:link w:val="afe"/>
    <w:uiPriority w:val="99"/>
    <w:semiHidden/>
    <w:locked/>
    <w:rsid w:val="00566809"/>
    <w:rPr>
      <w:rFonts w:cs="Times New Roman"/>
      <w:b/>
      <w:bCs/>
      <w:sz w:val="20"/>
      <w:szCs w:val="20"/>
      <w:lang w:val="en-US" w:eastAsia="en-US"/>
    </w:rPr>
  </w:style>
  <w:style w:type="paragraph" w:styleId="aff0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99"/>
    <w:rsid w:val="005D658A"/>
    <w:pPr>
      <w:tabs>
        <w:tab w:val="right" w:leader="dot" w:pos="9356"/>
      </w:tabs>
      <w:ind w:right="849"/>
    </w:pPr>
  </w:style>
  <w:style w:type="paragraph" w:customStyle="1" w:styleId="aff1">
    <w:name w:val="Заголовок к приложению"/>
    <w:basedOn w:val="a"/>
    <w:uiPriority w:val="99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f2">
    <w:name w:val="Заголовок в тексте"/>
    <w:uiPriority w:val="99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f3">
    <w:name w:val="Таблицы (моноширинный)"/>
    <w:basedOn w:val="a"/>
    <w:next w:val="a"/>
    <w:uiPriority w:val="99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4">
    <w:name w:val="Основной текст примеров"/>
    <w:basedOn w:val="a8"/>
    <w:uiPriority w:val="99"/>
    <w:rsid w:val="009911A7"/>
    <w:pPr>
      <w:jc w:val="left"/>
    </w:pPr>
    <w:rPr>
      <w:i/>
    </w:rPr>
  </w:style>
  <w:style w:type="paragraph" w:customStyle="1" w:styleId="aff5">
    <w:name w:val="Основной текст с отступом Закон"/>
    <w:uiPriority w:val="99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6">
    <w:name w:val="Body Text First Indent"/>
    <w:basedOn w:val="a6"/>
    <w:link w:val="aff7"/>
    <w:uiPriority w:val="99"/>
    <w:rsid w:val="00162EF8"/>
    <w:pPr>
      <w:widowControl/>
      <w:suppressAutoHyphens w:val="0"/>
      <w:spacing w:line="276" w:lineRule="auto"/>
      <w:ind w:firstLine="210"/>
    </w:pPr>
    <w:rPr>
      <w:sz w:val="22"/>
      <w:szCs w:val="22"/>
    </w:rPr>
  </w:style>
  <w:style w:type="character" w:customStyle="1" w:styleId="aff7">
    <w:name w:val="Красная строка Знак"/>
    <w:link w:val="aff6"/>
    <w:uiPriority w:val="99"/>
    <w:locked/>
    <w:rsid w:val="00162EF8"/>
    <w:rPr>
      <w:rFonts w:ascii="PT Sans" w:hAnsi="PT Sans" w:cs="Times New Roman"/>
      <w:kern w:val="1"/>
      <w:sz w:val="22"/>
      <w:szCs w:val="22"/>
    </w:rPr>
  </w:style>
  <w:style w:type="paragraph" w:styleId="aff8">
    <w:name w:val="No Spacing"/>
    <w:basedOn w:val="a"/>
    <w:uiPriority w:val="99"/>
    <w:qFormat/>
    <w:rsid w:val="001531A1"/>
    <w:rPr>
      <w:szCs w:val="32"/>
    </w:rPr>
  </w:style>
  <w:style w:type="paragraph" w:styleId="aff9">
    <w:name w:val="Title"/>
    <w:basedOn w:val="a"/>
    <w:next w:val="a"/>
    <w:link w:val="affa"/>
    <w:uiPriority w:val="99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a">
    <w:name w:val="Название Знак"/>
    <w:link w:val="aff9"/>
    <w:uiPriority w:val="99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b">
    <w:name w:val="Subtitle"/>
    <w:basedOn w:val="a"/>
    <w:next w:val="a"/>
    <w:link w:val="affc"/>
    <w:uiPriority w:val="99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c">
    <w:name w:val="Подзаголовок Знак"/>
    <w:link w:val="affb"/>
    <w:uiPriority w:val="99"/>
    <w:locked/>
    <w:rsid w:val="001531A1"/>
    <w:rPr>
      <w:rFonts w:ascii="Cambria" w:hAnsi="Cambria" w:cs="Times New Roman"/>
      <w:sz w:val="24"/>
      <w:szCs w:val="24"/>
    </w:rPr>
  </w:style>
  <w:style w:type="character" w:styleId="affd">
    <w:name w:val="Strong"/>
    <w:uiPriority w:val="22"/>
    <w:qFormat/>
    <w:rsid w:val="001531A1"/>
    <w:rPr>
      <w:rFonts w:cs="Times New Roman"/>
      <w:b/>
      <w:bCs/>
    </w:rPr>
  </w:style>
  <w:style w:type="character" w:styleId="affe">
    <w:name w:val="Emphasis"/>
    <w:uiPriority w:val="99"/>
    <w:qFormat/>
    <w:rsid w:val="001531A1"/>
    <w:rPr>
      <w:rFonts w:ascii="Calibri" w:hAnsi="Calibri" w:cs="Times New Roman"/>
      <w:b/>
      <w:i/>
      <w:iCs/>
    </w:rPr>
  </w:style>
  <w:style w:type="paragraph" w:styleId="22">
    <w:name w:val="Quote"/>
    <w:basedOn w:val="a"/>
    <w:next w:val="a"/>
    <w:link w:val="23"/>
    <w:uiPriority w:val="99"/>
    <w:qFormat/>
    <w:rsid w:val="001531A1"/>
    <w:rPr>
      <w:i/>
    </w:rPr>
  </w:style>
  <w:style w:type="character" w:customStyle="1" w:styleId="23">
    <w:name w:val="Цитата 2 Знак"/>
    <w:link w:val="22"/>
    <w:uiPriority w:val="99"/>
    <w:locked/>
    <w:rsid w:val="001531A1"/>
    <w:rPr>
      <w:rFonts w:cs="Times New Roman"/>
      <w:i/>
      <w:sz w:val="24"/>
      <w:szCs w:val="24"/>
    </w:rPr>
  </w:style>
  <w:style w:type="paragraph" w:styleId="afff">
    <w:name w:val="Intense Quote"/>
    <w:basedOn w:val="a"/>
    <w:next w:val="a"/>
    <w:link w:val="afff0"/>
    <w:uiPriority w:val="99"/>
    <w:qFormat/>
    <w:rsid w:val="001531A1"/>
    <w:pPr>
      <w:ind w:left="720" w:right="720"/>
    </w:pPr>
    <w:rPr>
      <w:b/>
      <w:i/>
      <w:szCs w:val="20"/>
    </w:rPr>
  </w:style>
  <w:style w:type="character" w:customStyle="1" w:styleId="afff0">
    <w:name w:val="Выделенная цитата Знак"/>
    <w:link w:val="afff"/>
    <w:uiPriority w:val="99"/>
    <w:locked/>
    <w:rsid w:val="001531A1"/>
    <w:rPr>
      <w:rFonts w:cs="Times New Roman"/>
      <w:b/>
      <w:i/>
      <w:sz w:val="24"/>
    </w:rPr>
  </w:style>
  <w:style w:type="character" w:styleId="afff1">
    <w:name w:val="Subtle Emphasis"/>
    <w:uiPriority w:val="99"/>
    <w:qFormat/>
    <w:rsid w:val="001531A1"/>
    <w:rPr>
      <w:rFonts w:cs="Times New Roman"/>
      <w:i/>
      <w:color w:val="5A5A5A"/>
    </w:rPr>
  </w:style>
  <w:style w:type="character" w:styleId="afff2">
    <w:name w:val="Intense Emphasis"/>
    <w:uiPriority w:val="99"/>
    <w:qFormat/>
    <w:rsid w:val="001531A1"/>
    <w:rPr>
      <w:rFonts w:cs="Times New Roman"/>
      <w:b/>
      <w:i/>
      <w:sz w:val="24"/>
      <w:szCs w:val="24"/>
      <w:u w:val="single"/>
    </w:rPr>
  </w:style>
  <w:style w:type="character" w:styleId="afff3">
    <w:name w:val="Subtle Reference"/>
    <w:uiPriority w:val="99"/>
    <w:qFormat/>
    <w:rsid w:val="001531A1"/>
    <w:rPr>
      <w:rFonts w:cs="Times New Roman"/>
      <w:sz w:val="24"/>
      <w:szCs w:val="24"/>
      <w:u w:val="single"/>
    </w:rPr>
  </w:style>
  <w:style w:type="character" w:styleId="afff4">
    <w:name w:val="Intense Reference"/>
    <w:uiPriority w:val="99"/>
    <w:qFormat/>
    <w:rsid w:val="001531A1"/>
    <w:rPr>
      <w:rFonts w:cs="Times New Roman"/>
      <w:b/>
      <w:sz w:val="24"/>
      <w:u w:val="single"/>
    </w:rPr>
  </w:style>
  <w:style w:type="character" w:styleId="afff5">
    <w:name w:val="Book Title"/>
    <w:uiPriority w:val="99"/>
    <w:qFormat/>
    <w:rsid w:val="001531A1"/>
    <w:rPr>
      <w:rFonts w:ascii="Cambria" w:hAnsi="Cambria" w:cs="Times New Roman"/>
      <w:b/>
      <w:i/>
      <w:sz w:val="24"/>
      <w:szCs w:val="24"/>
    </w:rPr>
  </w:style>
  <w:style w:type="paragraph" w:styleId="afff6">
    <w:name w:val="TOC Heading"/>
    <w:basedOn w:val="1"/>
    <w:next w:val="a"/>
    <w:uiPriority w:val="99"/>
    <w:qFormat/>
    <w:rsid w:val="001531A1"/>
    <w:pPr>
      <w:outlineLvl w:val="9"/>
    </w:pPr>
  </w:style>
  <w:style w:type="paragraph" w:styleId="afff7">
    <w:name w:val="Normal (Web)"/>
    <w:basedOn w:val="a"/>
    <w:uiPriority w:val="99"/>
    <w:locked/>
    <w:rsid w:val="00BD782E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b-serp-itemtextpassage1">
    <w:name w:val="b-serp-item__text_passage1"/>
    <w:rsid w:val="005C21B5"/>
    <w:rPr>
      <w:b/>
      <w:bCs/>
      <w:color w:val="888888"/>
    </w:rPr>
  </w:style>
  <w:style w:type="paragraph" w:customStyle="1" w:styleId="ConsPlusDocList">
    <w:name w:val="ConsPlusDocList"/>
    <w:next w:val="a"/>
    <w:rsid w:val="00E14D6F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afff8">
    <w:name w:val="Текстовый блок"/>
    <w:rsid w:val="00024DE3"/>
    <w:rPr>
      <w:rFonts w:ascii="Helvetica" w:eastAsia="ヒラギノ角ゴ Pro W3" w:hAnsi="Helvetica" w:cs="Helvetica"/>
      <w:color w:val="000000"/>
      <w:kern w:val="1"/>
      <w:sz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ksenova\Local%20Settings\Temporary%20Internet%20Files\Content.MSO\61D8F6E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EA73A-0D38-484E-8096-1D4974466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61D8F6E1</Template>
  <TotalTime>1037</TotalTime>
  <Pages>1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TVorobeva</dc:creator>
  <cp:lastModifiedBy>L_Kolovorotnaya</cp:lastModifiedBy>
  <cp:revision>21</cp:revision>
  <cp:lastPrinted>2021-05-26T07:54:00Z</cp:lastPrinted>
  <dcterms:created xsi:type="dcterms:W3CDTF">2021-05-17T08:05:00Z</dcterms:created>
  <dcterms:modified xsi:type="dcterms:W3CDTF">2021-05-26T07:54:00Z</dcterms:modified>
</cp:coreProperties>
</file>